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3C" w:rsidRPr="00B66545" w:rsidRDefault="0030693C" w:rsidP="00B66545">
      <w:pPr>
        <w:jc w:val="center"/>
        <w:rPr>
          <w:rFonts w:ascii="Times New Roman Tj" w:hAnsi="Times New Roman Tj"/>
        </w:rPr>
      </w:pPr>
      <w:r w:rsidRPr="00B66545">
        <w:rPr>
          <w:rFonts w:ascii="Times New Roman Tj" w:hAnsi="Times New Roman Tj"/>
        </w:rPr>
        <w:t>Донишгоњи миллии Тољикистон</w:t>
      </w:r>
    </w:p>
    <w:p w:rsidR="0030693C" w:rsidRPr="00B66545" w:rsidRDefault="0030693C" w:rsidP="00B66545">
      <w:pPr>
        <w:jc w:val="center"/>
        <w:rPr>
          <w:rFonts w:ascii="Times New Roman Tj" w:hAnsi="Times New Roman Tj"/>
        </w:rPr>
      </w:pPr>
      <w:r w:rsidRPr="00B66545">
        <w:rPr>
          <w:rFonts w:ascii="Times New Roman Tj" w:hAnsi="Times New Roman Tj"/>
        </w:rPr>
        <w:t>Факултети Физика</w:t>
      </w:r>
    </w:p>
    <w:p w:rsidR="0030693C" w:rsidRPr="00B66545" w:rsidRDefault="0030693C" w:rsidP="00B66545">
      <w:pPr>
        <w:jc w:val="center"/>
        <w:rPr>
          <w:rFonts w:ascii="Times New Roman Tj" w:hAnsi="Times New Roman Tj"/>
        </w:rPr>
      </w:pPr>
      <w:r w:rsidRPr="00B66545">
        <w:rPr>
          <w:rFonts w:ascii="Times New Roman Tj" w:hAnsi="Times New Roman Tj"/>
        </w:rPr>
        <w:t>Кафедраи «Физикаи љисмњои сахт»</w:t>
      </w:r>
    </w:p>
    <w:p w:rsidR="0030693C" w:rsidRPr="00B66545" w:rsidRDefault="0030693C" w:rsidP="00B66545">
      <w:pPr>
        <w:jc w:val="center"/>
        <w:rPr>
          <w:rFonts w:ascii="Times New Roman Tj" w:hAnsi="Times New Roman Tj"/>
          <w:sz w:val="28"/>
          <w:szCs w:val="28"/>
        </w:rPr>
      </w:pPr>
      <w:r w:rsidRPr="00B66545">
        <w:rPr>
          <w:rFonts w:ascii="Times New Roman Tj" w:hAnsi="Times New Roman Tj"/>
          <w:sz w:val="28"/>
          <w:szCs w:val="28"/>
        </w:rPr>
        <w:t xml:space="preserve">Саволномаи тестї </w:t>
      </w:r>
    </w:p>
    <w:p w:rsidR="0030693C" w:rsidRPr="00B66545" w:rsidRDefault="0030693C" w:rsidP="00B66545">
      <w:pPr>
        <w:jc w:val="center"/>
        <w:rPr>
          <w:rFonts w:ascii="Times New Roman Tj" w:hAnsi="Times New Roman Tj"/>
          <w:sz w:val="28"/>
          <w:szCs w:val="28"/>
        </w:rPr>
      </w:pPr>
      <w:r w:rsidRPr="00B66545">
        <w:rPr>
          <w:rFonts w:ascii="Times New Roman Tj" w:hAnsi="Times New Roman Tj"/>
        </w:rPr>
        <w:t xml:space="preserve">аз фанни </w:t>
      </w:r>
      <w:r w:rsidRPr="00B66545">
        <w:rPr>
          <w:rFonts w:ascii="Times New Roman Tj" w:hAnsi="Times New Roman Tj"/>
          <w:sz w:val="28"/>
          <w:szCs w:val="28"/>
        </w:rPr>
        <w:t>«Бехатарии фаолияти инсон»</w:t>
      </w:r>
    </w:p>
    <w:p w:rsidR="0030693C" w:rsidRPr="00B66545" w:rsidRDefault="0030693C" w:rsidP="00B66545">
      <w:pPr>
        <w:jc w:val="center"/>
        <w:rPr>
          <w:rFonts w:ascii="Times New Roman Tj" w:hAnsi="Times New Roman Tj"/>
        </w:rPr>
      </w:pPr>
      <w:r w:rsidRPr="00B66545">
        <w:rPr>
          <w:rFonts w:ascii="Times New Roman Tj" w:hAnsi="Times New Roman Tj"/>
        </w:rPr>
        <w:t>барои донишљўёни курси 4,</w:t>
      </w:r>
    </w:p>
    <w:p w:rsidR="0030693C" w:rsidRPr="00B66545" w:rsidRDefault="0030693C" w:rsidP="00B66545">
      <w:pPr>
        <w:jc w:val="center"/>
        <w:rPr>
          <w:rFonts w:ascii="Times New Roman Tj" w:hAnsi="Times New Roman Tj"/>
        </w:rPr>
      </w:pPr>
      <w:r w:rsidRPr="00B66545">
        <w:rPr>
          <w:rFonts w:ascii="Times New Roman Tj" w:hAnsi="Times New Roman Tj"/>
        </w:rPr>
        <w:t>ихтисоси 54010104 – Метрология, стандартизатсия ва сертификатсия</w:t>
      </w:r>
    </w:p>
    <w:p w:rsidR="0030693C" w:rsidRPr="00B66545" w:rsidRDefault="0030693C" w:rsidP="00B66545">
      <w:pPr>
        <w:tabs>
          <w:tab w:val="center" w:pos="5103"/>
          <w:tab w:val="left" w:pos="7239"/>
        </w:tabs>
        <w:jc w:val="center"/>
        <w:rPr>
          <w:rFonts w:ascii="Times New Roman Tj" w:hAnsi="Times New Roman Tj"/>
        </w:rPr>
      </w:pPr>
      <w:r w:rsidRPr="00B66545">
        <w:rPr>
          <w:rFonts w:ascii="Times New Roman Tj" w:hAnsi="Times New Roman Tj"/>
        </w:rPr>
        <w:t>Семестри тирамоњї.</w:t>
      </w:r>
    </w:p>
    <w:p w:rsidR="0030693C" w:rsidRPr="00EC4DAB" w:rsidRDefault="0030693C" w:rsidP="00B66545">
      <w:pPr>
        <w:spacing w:line="284" w:lineRule="exact"/>
        <w:ind w:right="20"/>
        <w:jc w:val="center"/>
        <w:rPr>
          <w:rFonts w:ascii="Times New Roman"/>
        </w:rPr>
      </w:pPr>
    </w:p>
    <w:p w:rsidR="0030693C" w:rsidRPr="00EC4DAB" w:rsidRDefault="0030693C" w:rsidP="00B66545">
      <w:pPr>
        <w:tabs>
          <w:tab w:val="left" w:pos="369"/>
        </w:tabs>
        <w:spacing w:line="259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Таркиби атмосфера аз чанд фоиз оксиген иборат аст.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78%; 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90,3 %;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21%; 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38%;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356B3A" w:rsidRDefault="0030693C" w:rsidP="00B66545">
      <w:pPr>
        <w:tabs>
          <w:tab w:val="left" w:pos="384"/>
        </w:tabs>
        <w:spacing w:line="259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Ба офатҳон техногенӣ чӣ до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х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ил мешавад?</w:t>
      </w:r>
    </w:p>
    <w:p w:rsidR="0030693C" w:rsidRPr="00B66545" w:rsidRDefault="0030693C" w:rsidP="00B66545">
      <w:pPr>
        <w:tabs>
          <w:tab w:val="left" w:pos="734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иншоотҳои истеҳсолӣ;</w:t>
      </w:r>
    </w:p>
    <w:p w:rsidR="0030693C" w:rsidRPr="00B66545" w:rsidRDefault="0030693C" w:rsidP="00B66545">
      <w:pPr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Афтидани метеоритҳо;</w:t>
      </w:r>
    </w:p>
    <w:p w:rsidR="0030693C" w:rsidRPr="00B66545" w:rsidRDefault="0030693C" w:rsidP="00B66545">
      <w:pPr>
        <w:tabs>
          <w:tab w:val="left" w:pos="734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Афтидани кометаҳо;</w:t>
      </w:r>
    </w:p>
    <w:p w:rsidR="0030693C" w:rsidRPr="00B66545" w:rsidRDefault="0030693C" w:rsidP="00B66545">
      <w:pPr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Садамаҳои тфабиӣ;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384"/>
        </w:tabs>
        <w:spacing w:line="259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Холатҳои фавқулоддаи табииро момбар кунед.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объектҳои ҳарбӣ;</w:t>
      </w:r>
    </w:p>
    <w:p w:rsidR="0030693C" w:rsidRPr="00B66545" w:rsidRDefault="0030693C" w:rsidP="00B66545">
      <w:pPr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Гардолудшавии муҳити зист;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Заминларза,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 xml:space="preserve">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обхезӣ, тӯфон;</w:t>
      </w:r>
    </w:p>
    <w:p w:rsidR="0030693C" w:rsidRPr="00B66545" w:rsidRDefault="0030693C" w:rsidP="00B66545">
      <w:pPr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Садамаҳои нақлиётӣ;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B66545" w:rsidRDefault="0030693C" w:rsidP="00B66545">
      <w:pPr>
        <w:tabs>
          <w:tab w:val="left" w:pos="384"/>
        </w:tabs>
        <w:spacing w:line="259" w:lineRule="exact"/>
        <w:ind w:right="140"/>
        <w:jc w:val="both"/>
        <w:rPr>
          <w:rFonts w:ascii="Times New Roman"/>
          <w:lang w:val="tg-Cyrl-TJ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4.</w:t>
      </w:r>
      <w:r w:rsidRPr="00B66545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Роҳбарии ҳолатҳои фавқулодда ва мудофиаи грахда</w:t>
      </w:r>
      <w:r w:rsidRPr="00B66545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softHyphen/>
        <w:t>нин Тоҷикистонро, кӣ ба ӯҳда дорад?</w:t>
      </w:r>
    </w:p>
    <w:p w:rsidR="0030693C" w:rsidRPr="00494A90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$A) Раиси Кумитаи ҲФ ва МГ Тоҷикистон;</w:t>
      </w:r>
    </w:p>
    <w:p w:rsidR="0030693C" w:rsidRPr="00494A90" w:rsidRDefault="0030693C" w:rsidP="00B66545">
      <w:pPr>
        <w:spacing w:line="259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$B) Сарвазири ҳукумати Тоҷикистон;</w:t>
      </w:r>
    </w:p>
    <w:p w:rsidR="0030693C" w:rsidRPr="00494A90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$C) Раиси ҳукумати Тоҷикистон;</w:t>
      </w:r>
    </w:p>
    <w:p w:rsidR="0030693C" w:rsidRPr="00B66545" w:rsidRDefault="0030693C" w:rsidP="00B66545">
      <w:pPr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Вазорати тандурустии Тоҷикистон;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384"/>
        </w:tabs>
        <w:spacing w:line="259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5.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Кадом касалиҳо ба воситаи об м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гузаранд?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Фиш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о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рбаландӣ;</w:t>
      </w:r>
    </w:p>
    <w:p w:rsidR="0030693C" w:rsidRPr="00B66545" w:rsidRDefault="0030693C" w:rsidP="00B66545">
      <w:pPr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қанд;</w:t>
      </w:r>
    </w:p>
    <w:p w:rsidR="0030693C" w:rsidRPr="00B66545" w:rsidRDefault="0030693C" w:rsidP="00B66545">
      <w:pPr>
        <w:tabs>
          <w:tab w:val="left" w:pos="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Зардпарви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н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 домана дизентерия (исҳоли хунин);</w:t>
      </w:r>
    </w:p>
    <w:p w:rsidR="0030693C" w:rsidRPr="00B66545" w:rsidRDefault="0030693C" w:rsidP="00B66545">
      <w:pPr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грипп (зуком);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384"/>
        </w:tabs>
        <w:spacing w:line="259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6.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Б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мории СПИД бо кадом роҳҳо мегузарад?</w:t>
      </w:r>
    </w:p>
    <w:p w:rsidR="0030693C" w:rsidRPr="00B66545" w:rsidRDefault="0030693C" w:rsidP="00B66545">
      <w:pPr>
        <w:tabs>
          <w:tab w:val="left" w:pos="742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Ба воситаи хун, шири модар, алокди ҷинсӣ;</w:t>
      </w:r>
    </w:p>
    <w:p w:rsidR="0030693C" w:rsidRPr="00B66545" w:rsidRDefault="0030693C" w:rsidP="00B66545">
      <w:pPr>
        <w:tabs>
          <w:tab w:val="left" w:pos="742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Якҷоя хӯрок хӯрдан, якҷоя дар хона зистан;</w:t>
      </w:r>
    </w:p>
    <w:p w:rsidR="0030693C" w:rsidRPr="00B66545" w:rsidRDefault="0030693C" w:rsidP="00B66545">
      <w:pPr>
        <w:tabs>
          <w:tab w:val="left" w:pos="752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Салом кардан;</w:t>
      </w:r>
    </w:p>
    <w:p w:rsidR="0030693C" w:rsidRPr="00B66545" w:rsidRDefault="0030693C" w:rsidP="00B66545">
      <w:pPr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Ба воситаи ҷои хоб;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398"/>
        </w:tabs>
        <w:spacing w:line="259" w:lineRule="exact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7.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Тадбири несту нобуд кардани микробҳо ва бар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ам додани токсинҳоро ч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 xml:space="preserve"> ном мебаранд?</w:t>
      </w:r>
    </w:p>
    <w:p w:rsidR="0030693C" w:rsidRPr="00B66545" w:rsidRDefault="0030693C" w:rsidP="00B66545">
      <w:pPr>
        <w:tabs>
          <w:tab w:val="left" w:pos="2738"/>
        </w:tabs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Дегазатсия;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 xml:space="preserve"> </w:t>
      </w:r>
    </w:p>
    <w:p w:rsidR="0030693C" w:rsidRPr="00B66545" w:rsidRDefault="0030693C" w:rsidP="00B66545">
      <w:pPr>
        <w:tabs>
          <w:tab w:val="left" w:pos="2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Дизинфексия;</w:t>
      </w:r>
    </w:p>
    <w:p w:rsidR="0030693C" w:rsidRPr="00B66545" w:rsidRDefault="0030693C" w:rsidP="00B66545">
      <w:pPr>
        <w:tabs>
          <w:tab w:val="left" w:pos="2738"/>
        </w:tabs>
        <w:spacing w:line="259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Дезактиватсия;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 xml:space="preserve">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ab/>
      </w:r>
    </w:p>
    <w:p w:rsidR="0030693C" w:rsidRPr="00B66545" w:rsidRDefault="0030693C" w:rsidP="00B66545">
      <w:pPr>
        <w:tabs>
          <w:tab w:val="left" w:pos="273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Эмкунӣ;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widowControl/>
        <w:rPr>
          <w:rFonts w:ascii="Times New Roman"/>
        </w:rPr>
        <w:sectPr w:rsidR="0030693C" w:rsidRPr="00EC4DAB" w:rsidSect="00231712">
          <w:type w:val="continuous"/>
          <w:pgSz w:w="11906" w:h="16838" w:code="9"/>
          <w:pgMar w:top="720" w:right="720" w:bottom="720" w:left="720" w:header="0" w:footer="3" w:gutter="0"/>
          <w:cols w:space="720"/>
        </w:sectPr>
      </w:pPr>
    </w:p>
    <w:p w:rsidR="0030693C" w:rsidRPr="00EC4DAB" w:rsidRDefault="0030693C" w:rsidP="00B66545">
      <w:pPr>
        <w:tabs>
          <w:tab w:val="left" w:pos="387"/>
        </w:tabs>
        <w:spacing w:line="248" w:lineRule="exact"/>
        <w:outlineLvl w:val="1"/>
        <w:rPr>
          <w:rFonts w:ascii="Times New Roman"/>
        </w:rPr>
      </w:pPr>
      <w:bookmarkStart w:id="0" w:name="bookmark85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8.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Қонуни ҶТ дар бораи "Мудофиаи гра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х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данӣ" аз чанд </w:t>
      </w:r>
      <w:r w:rsidRPr="00EC4DAB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 xml:space="preserve">боб ва чанд 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модда иборат аст?</w:t>
      </w:r>
      <w:bookmarkEnd w:id="0"/>
    </w:p>
    <w:p w:rsidR="0030693C" w:rsidRPr="00B66545" w:rsidRDefault="0030693C" w:rsidP="00B66545">
      <w:pPr>
        <w:tabs>
          <w:tab w:val="left" w:pos="2696"/>
        </w:tabs>
        <w:spacing w:line="248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9 боб 30 модда;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ab/>
      </w:r>
    </w:p>
    <w:p w:rsidR="0030693C" w:rsidRPr="00B66545" w:rsidRDefault="0030693C" w:rsidP="00B66545">
      <w:pPr>
        <w:tabs>
          <w:tab w:val="left" w:pos="2696"/>
        </w:tabs>
        <w:spacing w:line="248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10 боб 100 модда;</w:t>
      </w:r>
    </w:p>
    <w:p w:rsidR="0030693C" w:rsidRPr="00B66545" w:rsidRDefault="0030693C" w:rsidP="00B66545">
      <w:pPr>
        <w:tabs>
          <w:tab w:val="left" w:pos="2696"/>
        </w:tabs>
        <w:spacing w:line="248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10 боб 27 модца;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ab/>
      </w:r>
    </w:p>
    <w:p w:rsidR="0030693C" w:rsidRPr="00B66545" w:rsidRDefault="0030693C" w:rsidP="00B66545">
      <w:pPr>
        <w:tabs>
          <w:tab w:val="left" w:pos="2696"/>
        </w:tabs>
        <w:spacing w:line="248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9 бобу 50 модда;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380"/>
        </w:tabs>
        <w:spacing w:line="248" w:lineRule="exact"/>
        <w:outlineLvl w:val="1"/>
        <w:rPr>
          <w:rFonts w:ascii="Times New Roman"/>
          <w:lang w:val="tg-Cyrl-TJ"/>
        </w:rPr>
      </w:pPr>
      <w:bookmarkStart w:id="1" w:name="bookmark86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@9.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Аз чанд фоизи обҳои дунё баро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и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 xml:space="preserve"> нӯшок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ӣ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 xml:space="preserve"> истифода мебаранд?</w:t>
      </w:r>
      <w:bookmarkEnd w:id="1"/>
    </w:p>
    <w:p w:rsidR="0030693C" w:rsidRPr="00494A90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$A) 1%;</w:t>
      </w:r>
    </w:p>
    <w:p w:rsidR="0030693C" w:rsidRPr="00494A90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$B) 20%;</w:t>
      </w:r>
    </w:p>
    <w:p w:rsidR="0030693C" w:rsidRPr="00494A90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 xml:space="preserve">$C) 70%; </w:t>
      </w:r>
    </w:p>
    <w:p w:rsidR="0030693C" w:rsidRPr="00494A90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$D) 5%;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494A90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 xml:space="preserve">$E)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356B3A" w:rsidRDefault="0030693C" w:rsidP="00B66545">
      <w:pPr>
        <w:tabs>
          <w:tab w:val="left" w:pos="484"/>
        </w:tabs>
        <w:spacing w:line="210" w:lineRule="exact"/>
        <w:jc w:val="both"/>
        <w:outlineLvl w:val="1"/>
        <w:rPr>
          <w:rFonts w:ascii="Times New Roman"/>
        </w:rPr>
      </w:pPr>
      <w:bookmarkStart w:id="2" w:name="bookmark87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10.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Ба воситаи муҳофизати коллектив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ч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дохил м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ша</w:t>
      </w:r>
      <w:bookmarkEnd w:id="2"/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в</w:t>
      </w:r>
      <w:r w:rsidRPr="00356B3A">
        <w:rPr>
          <w:rStyle w:val="20"/>
          <w:rFonts w:ascii="Times New Roman" w:eastAsia="Arial Unicode MS" w:hAnsi="Times New Roman" w:cs="Times New Roman"/>
          <w:sz w:val="24"/>
          <w:szCs w:val="24"/>
        </w:rPr>
        <w:t>ад?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Противогаз;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Либосҳои махсус;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Гурезгоҳҳо, паноҳгохҳо; 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Кӯчонидани аҳол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ӣ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52" w:lineRule="exact"/>
        <w:outlineLvl w:val="1"/>
        <w:rPr>
          <w:rFonts w:ascii="Times New Roman"/>
        </w:rPr>
      </w:pPr>
      <w:bookmarkStart w:id="3" w:name="bookmark88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11.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Ба воситаи муҳофизати инфирод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ч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дохил м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шавад?</w:t>
      </w:r>
      <w:bookmarkEnd w:id="3"/>
    </w:p>
    <w:p w:rsidR="0030693C" w:rsidRPr="00B66545" w:rsidRDefault="0030693C" w:rsidP="00B66545">
      <w:pPr>
        <w:tabs>
          <w:tab w:val="left" w:pos="2199"/>
        </w:tabs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Противогаз;</w:t>
      </w:r>
    </w:p>
    <w:p w:rsidR="0030693C" w:rsidRPr="00B66545" w:rsidRDefault="0030693C" w:rsidP="00B66545">
      <w:pPr>
        <w:tabs>
          <w:tab w:val="left" w:pos="2199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Паноҳгоҳ;</w:t>
      </w:r>
    </w:p>
    <w:p w:rsidR="0030693C" w:rsidRPr="00B66545" w:rsidRDefault="0030693C" w:rsidP="00B66545">
      <w:pPr>
        <w:tabs>
          <w:tab w:val="left" w:pos="2199"/>
        </w:tabs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Гурезгоҳҳо;</w:t>
      </w:r>
    </w:p>
    <w:p w:rsidR="0030693C" w:rsidRPr="00B66545" w:rsidRDefault="0030693C" w:rsidP="00B66545">
      <w:pPr>
        <w:tabs>
          <w:tab w:val="left" w:pos="2199"/>
        </w:tabs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Кӯчонидани аҳолӣ;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356B3A" w:rsidRDefault="0030693C" w:rsidP="00B66545">
      <w:pPr>
        <w:tabs>
          <w:tab w:val="left" w:pos="484"/>
        </w:tabs>
        <w:spacing w:line="256" w:lineRule="exact"/>
        <w:rPr>
          <w:rStyle w:val="30"/>
          <w:rFonts w:ascii="Times New Roman" w:eastAsia="Arial Unicode MS" w:hAnsi="Times New Roman" w:cs="Times New Roman"/>
          <w:b w:val="0"/>
          <w:bCs w:val="0"/>
          <w:sz w:val="24"/>
          <w:szCs w:val="24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12.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Дарёҳои калонта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рини Тоҷикистонро муаӣян кунед.</w:t>
      </w:r>
    </w:p>
    <w:p w:rsidR="0030693C" w:rsidRPr="00B66545" w:rsidRDefault="0030693C" w:rsidP="00B66545">
      <w:pPr>
        <w:tabs>
          <w:tab w:val="left" w:pos="484"/>
        </w:tabs>
        <w:spacing w:line="256" w:lineRule="exact"/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A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) Сирдарё, Амударё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tabs>
          <w:tab w:val="left" w:pos="484"/>
        </w:tabs>
        <w:spacing w:line="256" w:lineRule="exact"/>
        <w:rPr>
          <w:rFonts w:ascii="Times New Roman"/>
        </w:rPr>
      </w:pP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B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) Зарафшон;</w:t>
      </w:r>
    </w:p>
    <w:p w:rsidR="0030693C" w:rsidRPr="00B66545" w:rsidRDefault="0030693C" w:rsidP="00B66545">
      <w:pPr>
        <w:tabs>
          <w:tab w:val="left" w:pos="484"/>
        </w:tabs>
        <w:spacing w:line="256" w:lineRule="exact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Вахш;</w:t>
      </w:r>
    </w:p>
    <w:p w:rsidR="0030693C" w:rsidRPr="00B66545" w:rsidRDefault="0030693C" w:rsidP="00B66545">
      <w:pPr>
        <w:tabs>
          <w:tab w:val="left" w:pos="484"/>
        </w:tabs>
        <w:spacing w:line="256" w:lineRule="exact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Кофарниҳон;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481"/>
        </w:tabs>
        <w:spacing w:line="256" w:lineRule="exact"/>
        <w:jc w:val="both"/>
        <w:outlineLvl w:val="1"/>
        <w:rPr>
          <w:rFonts w:ascii="Times New Roman"/>
          <w:lang w:val="tg-Cyrl-TJ"/>
        </w:rPr>
      </w:pPr>
      <w:bookmarkStart w:id="4" w:name="bookmark89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@13.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Ба офатҳои иҷтимоӣ чӣ дохил мешавад?</w:t>
      </w:r>
      <w:bookmarkEnd w:id="4"/>
    </w:p>
    <w:p w:rsidR="0030693C" w:rsidRPr="00494A90" w:rsidRDefault="0030693C" w:rsidP="00B66545">
      <w:pPr>
        <w:tabs>
          <w:tab w:val="left" w:pos="742"/>
        </w:tabs>
        <w:spacing w:line="252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$A) Терроризм, низоъҳои сиёсӣ, дин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ӣ</w:t>
      </w: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нақпиёт;</w:t>
      </w:r>
    </w:p>
    <w:p w:rsidR="0030693C" w:rsidRPr="00B66545" w:rsidRDefault="0030693C" w:rsidP="00B66545">
      <w:pPr>
        <w:tabs>
          <w:tab w:val="left" w:pos="742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Заминларза;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Обхезӣ;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81"/>
        </w:tabs>
        <w:spacing w:line="252" w:lineRule="exact"/>
        <w:jc w:val="both"/>
        <w:outlineLvl w:val="1"/>
        <w:rPr>
          <w:rFonts w:ascii="Times New Roman"/>
        </w:rPr>
      </w:pPr>
      <w:bookmarkStart w:id="5" w:name="bookmark90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14.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Ба офатҳои экологӣ ч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дохил м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шавад?</w:t>
      </w:r>
      <w:bookmarkEnd w:id="5"/>
    </w:p>
    <w:p w:rsidR="0030693C" w:rsidRPr="00B66545" w:rsidRDefault="0030693C" w:rsidP="00B66545">
      <w:pPr>
        <w:tabs>
          <w:tab w:val="left" w:pos="73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Ифлосшавии об, ваӣроншавии замин;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Заминларза, раъду барқ;</w:t>
      </w:r>
    </w:p>
    <w:p w:rsidR="0030693C" w:rsidRPr="00B66545" w:rsidRDefault="0030693C" w:rsidP="00B66545">
      <w:pPr>
        <w:tabs>
          <w:tab w:val="left" w:pos="73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Обхезӣ, боришоти зиёд;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Садамаи нақлиёт;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502"/>
        </w:tabs>
        <w:spacing w:line="252" w:lineRule="exact"/>
        <w:rPr>
          <w:rFonts w:ascii="Times New Roman"/>
          <w:lang w:val="tg-Cyrl-TJ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 xml:space="preserve">15.Қонуни ҶТ дар бораи ҳифзи аҳолӣ ва ҳудуд аз ҳолатҳои фавкулоддаи дорои хусусияти табиӣ ва твхногенӣ </w:t>
      </w:r>
      <w:r w:rsidRPr="00C4429A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 xml:space="preserve">аз 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чанд боб ва модда иборат аст?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29 модда 7 боб; </w:t>
      </w:r>
    </w:p>
    <w:p w:rsidR="0030693C" w:rsidRPr="00B66545" w:rsidRDefault="0030693C" w:rsidP="00B66545">
      <w:pPr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50 модда 10 боб;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30 модда 10 боб; 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21 модда 9 боб;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84"/>
        </w:tabs>
        <w:spacing w:line="227" w:lineRule="exact"/>
        <w:outlineLvl w:val="1"/>
        <w:rPr>
          <w:rFonts w:ascii="Times New Roman"/>
        </w:rPr>
      </w:pPr>
      <w:bookmarkStart w:id="6" w:name="bookmark91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16.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Эрозия ба кадом намуди ҳолатҳои фавқулодда дохил мешавад?</w:t>
      </w:r>
      <w:bookmarkEnd w:id="6"/>
    </w:p>
    <w:p w:rsidR="0030693C" w:rsidRPr="00B66545" w:rsidRDefault="0030693C" w:rsidP="00B66545">
      <w:pPr>
        <w:tabs>
          <w:tab w:val="left" w:pos="734"/>
        </w:tabs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Экологӣ;</w:t>
      </w:r>
    </w:p>
    <w:p w:rsidR="0030693C" w:rsidRPr="00B66545" w:rsidRDefault="0030693C" w:rsidP="00B66545">
      <w:pPr>
        <w:tabs>
          <w:tab w:val="left" w:pos="734"/>
        </w:tabs>
        <w:spacing w:line="200" w:lineRule="exact"/>
        <w:jc w:val="both"/>
        <w:rPr>
          <w:rFonts w:ascii="Times New Roman" w:eastAsia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Техногенӣ;</w:t>
      </w:r>
    </w:p>
    <w:p w:rsidR="0030693C" w:rsidRPr="00B66545" w:rsidRDefault="0030693C" w:rsidP="00B66545">
      <w:pPr>
        <w:tabs>
          <w:tab w:val="left" w:pos="734"/>
        </w:tabs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Табиӣ;</w:t>
      </w:r>
    </w:p>
    <w:p w:rsidR="0030693C" w:rsidRPr="00B66545" w:rsidRDefault="0030693C" w:rsidP="00B66545">
      <w:pPr>
        <w:tabs>
          <w:tab w:val="left" w:pos="734"/>
        </w:tabs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Иҷтимоӣ;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widowControl/>
        <w:rPr>
          <w:rFonts w:ascii="Times New Roman"/>
        </w:rPr>
        <w:sectPr w:rsidR="0030693C" w:rsidRPr="00EC4DAB" w:rsidSect="00231712">
          <w:type w:val="continuous"/>
          <w:pgSz w:w="11906" w:h="16838" w:code="9"/>
          <w:pgMar w:top="720" w:right="720" w:bottom="720" w:left="720" w:header="0" w:footer="3" w:gutter="0"/>
          <w:cols w:space="720"/>
        </w:sectPr>
      </w:pPr>
    </w:p>
    <w:p w:rsidR="0030693C" w:rsidRPr="00EC4DAB" w:rsidRDefault="0030693C" w:rsidP="00B66545">
      <w:pPr>
        <w:tabs>
          <w:tab w:val="left" w:pos="484"/>
        </w:tabs>
        <w:spacing w:line="252" w:lineRule="exact"/>
        <w:jc w:val="both"/>
        <w:outlineLvl w:val="1"/>
        <w:rPr>
          <w:rFonts w:ascii="Times New Roman"/>
        </w:rPr>
      </w:pPr>
      <w:bookmarkStart w:id="7" w:name="bookmark92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17.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Ҳолатҳои фавқулоддаи табииро номбар кун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д.</w:t>
      </w:r>
      <w:bookmarkEnd w:id="7"/>
    </w:p>
    <w:p w:rsidR="0030693C" w:rsidRPr="00B66545" w:rsidRDefault="0030693C" w:rsidP="00B66545">
      <w:pPr>
        <w:tabs>
          <w:tab w:val="left" w:pos="73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нақлиёт;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Ифлосшавии об;</w:t>
      </w:r>
    </w:p>
    <w:p w:rsidR="0030693C" w:rsidRPr="00B66545" w:rsidRDefault="0030693C" w:rsidP="00B66545">
      <w:pPr>
        <w:tabs>
          <w:tab w:val="left" w:pos="73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Тармафароии ярч, заминларза;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Садамаи автомобилӣ;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84"/>
        </w:tabs>
        <w:spacing w:line="252" w:lineRule="exact"/>
        <w:jc w:val="both"/>
        <w:outlineLvl w:val="1"/>
        <w:rPr>
          <w:rFonts w:ascii="Times New Roman"/>
        </w:rPr>
      </w:pPr>
      <w:bookmarkStart w:id="8" w:name="bookmark93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18.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Бемории СПИД бо кадом роҳҳо мегузарад?</w:t>
      </w:r>
      <w:bookmarkEnd w:id="8"/>
    </w:p>
    <w:p w:rsidR="0030693C" w:rsidRPr="00B66545" w:rsidRDefault="0030693C" w:rsidP="00B66545">
      <w:pPr>
        <w:tabs>
          <w:tab w:val="left" w:pos="738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Якчоя хӯрок хӯрдан;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Ба воситаи сӯзандору, алоқаи ҷинсӣ;</w:t>
      </w:r>
    </w:p>
    <w:p w:rsidR="0030693C" w:rsidRPr="00B66545" w:rsidRDefault="0030693C" w:rsidP="00B66545">
      <w:pPr>
        <w:tabs>
          <w:tab w:val="left" w:pos="738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)Ба воситаи салом кардан;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Ба воситаи оббозӣ;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492"/>
        </w:tabs>
        <w:spacing w:line="234" w:lineRule="exact"/>
        <w:jc w:val="both"/>
        <w:outlineLvl w:val="1"/>
        <w:rPr>
          <w:rFonts w:ascii="Times New Roman"/>
          <w:lang w:val="tg-Cyrl-TJ"/>
        </w:rPr>
      </w:pPr>
      <w:bookmarkStart w:id="9" w:name="bookmark94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19.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Қонуни ҶТ Дар бораи эҳтиёт аз сӯхтор аз чанд боб ва модда иборат аст?</w:t>
      </w:r>
      <w:bookmarkEnd w:id="9"/>
    </w:p>
    <w:p w:rsidR="0030693C" w:rsidRPr="00B66545" w:rsidRDefault="0030693C" w:rsidP="00B66545">
      <w:pPr>
        <w:tabs>
          <w:tab w:val="left" w:pos="734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20 модда 4 боб;</w:t>
      </w:r>
    </w:p>
    <w:p w:rsidR="0030693C" w:rsidRPr="00B66545" w:rsidRDefault="0030693C" w:rsidP="00B66545">
      <w:pPr>
        <w:tabs>
          <w:tab w:val="left" w:pos="734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50 модда 10 боб;</w:t>
      </w:r>
    </w:p>
    <w:p w:rsidR="0030693C" w:rsidRPr="00B66545" w:rsidRDefault="0030693C" w:rsidP="00B66545">
      <w:pPr>
        <w:tabs>
          <w:tab w:val="left" w:pos="749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100 модда 10 боб;</w:t>
      </w:r>
    </w:p>
    <w:p w:rsidR="0030693C" w:rsidRPr="00B66545" w:rsidRDefault="0030693C" w:rsidP="00B66545">
      <w:pPr>
        <w:tabs>
          <w:tab w:val="left" w:pos="749"/>
        </w:tabs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58 модда 9 боб;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88"/>
        </w:tabs>
        <w:spacing w:line="256" w:lineRule="exact"/>
        <w:jc w:val="both"/>
        <w:outlineLvl w:val="1"/>
        <w:rPr>
          <w:rFonts w:ascii="Times New Roman"/>
        </w:rPr>
      </w:pPr>
      <w:bookmarkStart w:id="10" w:name="bookmark95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20.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Яроқҳои қатли омро муа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ян намоед.</w:t>
      </w:r>
      <w:bookmarkEnd w:id="10"/>
    </w:p>
    <w:p w:rsidR="0030693C" w:rsidRPr="00B66545" w:rsidRDefault="0030693C" w:rsidP="00B66545">
      <w:pPr>
        <w:tabs>
          <w:tab w:val="left" w:pos="738"/>
        </w:tabs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Бомбаи атомӣ;</w:t>
      </w:r>
    </w:p>
    <w:p w:rsidR="0030693C" w:rsidRPr="00B66545" w:rsidRDefault="0030693C" w:rsidP="00B66545">
      <w:pPr>
        <w:tabs>
          <w:tab w:val="left" w:pos="738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Танкҳо;</w:t>
      </w:r>
    </w:p>
    <w:p w:rsidR="0030693C" w:rsidRPr="00B66545" w:rsidRDefault="0030693C" w:rsidP="00B66545">
      <w:pPr>
        <w:tabs>
          <w:tab w:val="left" w:pos="738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Яроқҳои фугасӣ;</w:t>
      </w:r>
    </w:p>
    <w:p w:rsidR="0030693C" w:rsidRPr="00B66545" w:rsidRDefault="0030693C" w:rsidP="00B66545">
      <w:pPr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Тапонча;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5"/>
        </w:tabs>
        <w:spacing w:line="252" w:lineRule="exact"/>
        <w:ind w:right="240"/>
        <w:jc w:val="both"/>
        <w:outlineLvl w:val="1"/>
        <w:rPr>
          <w:rFonts w:ascii="Times New Roman"/>
        </w:rPr>
      </w:pPr>
      <w:bookmarkStart w:id="11" w:name="bookmark96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21.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Обхезӣ ба кадом намуди ҳолатҳон фавқулодда до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softHyphen/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х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ил мешавад?</w:t>
      </w:r>
      <w:bookmarkEnd w:id="11"/>
    </w:p>
    <w:p w:rsidR="0030693C" w:rsidRPr="00B66545" w:rsidRDefault="0030693C" w:rsidP="00B66545">
      <w:pPr>
        <w:tabs>
          <w:tab w:val="left" w:pos="738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Табиӣ;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Экологӣ;</w:t>
      </w:r>
    </w:p>
    <w:p w:rsidR="0030693C" w:rsidRPr="00B66545" w:rsidRDefault="0030693C" w:rsidP="00B66545">
      <w:pPr>
        <w:tabs>
          <w:tab w:val="left" w:pos="738"/>
        </w:tabs>
        <w:spacing w:after="1"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Сиёсӣ;</w:t>
      </w:r>
    </w:p>
    <w:p w:rsidR="0030693C" w:rsidRPr="00B66545" w:rsidRDefault="0030693C" w:rsidP="00B66545">
      <w:pPr>
        <w:tabs>
          <w:tab w:val="left" w:pos="738"/>
        </w:tabs>
        <w:spacing w:after="1"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Техногенӣ;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5"/>
        </w:tabs>
        <w:spacing w:line="248" w:lineRule="exact"/>
        <w:ind w:right="240"/>
        <w:jc w:val="both"/>
        <w:outlineLvl w:val="1"/>
        <w:rPr>
          <w:rFonts w:ascii="Times New Roman"/>
        </w:rPr>
      </w:pPr>
      <w:bookmarkStart w:id="12" w:name="bookmark97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22.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Таркиби ҳавое, ки мо хориҷ мекунем, аз чанд фоиз гази карбон иборат аст?</w:t>
      </w:r>
      <w:bookmarkEnd w:id="12"/>
    </w:p>
    <w:p w:rsidR="0030693C" w:rsidRPr="00B66545" w:rsidRDefault="0030693C" w:rsidP="00B66545">
      <w:pPr>
        <w:tabs>
          <w:tab w:val="left" w:pos="738"/>
        </w:tabs>
        <w:spacing w:line="248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0,03%;</w:t>
      </w:r>
    </w:p>
    <w:p w:rsidR="0030693C" w:rsidRPr="00B66545" w:rsidRDefault="0030693C" w:rsidP="00B66545">
      <w:pPr>
        <w:spacing w:line="248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21%;</w:t>
      </w:r>
    </w:p>
    <w:p w:rsidR="0030693C" w:rsidRPr="00B66545" w:rsidRDefault="0030693C" w:rsidP="00B66545">
      <w:pPr>
        <w:tabs>
          <w:tab w:val="left" w:pos="738"/>
        </w:tabs>
        <w:spacing w:line="248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4%;</w:t>
      </w:r>
    </w:p>
    <w:p w:rsidR="0030693C" w:rsidRPr="00B66545" w:rsidRDefault="0030693C" w:rsidP="00B66545">
      <w:pPr>
        <w:spacing w:line="248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21%;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495"/>
        </w:tabs>
        <w:spacing w:line="238" w:lineRule="exact"/>
        <w:ind w:right="240"/>
        <w:jc w:val="both"/>
        <w:outlineLvl w:val="1"/>
        <w:rPr>
          <w:rFonts w:ascii="Times New Roman"/>
          <w:lang w:val="tg-Cyrl-TJ"/>
        </w:rPr>
      </w:pPr>
      <w:bookmarkStart w:id="13" w:name="bookmark98"/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23.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Ба ҳолатҳои фавқулоддаи экологӣ чӣ дохил мешавад?</w:t>
      </w:r>
      <w:bookmarkEnd w:id="13"/>
    </w:p>
    <w:p w:rsidR="0030693C" w:rsidRPr="00494A90" w:rsidRDefault="0030693C" w:rsidP="00B66545">
      <w:pPr>
        <w:tabs>
          <w:tab w:val="left" w:pos="734"/>
        </w:tabs>
        <w:spacing w:line="248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$A) Ифлосшавии ҳаво;</w:t>
      </w:r>
    </w:p>
    <w:p w:rsidR="0030693C" w:rsidRPr="00494A90" w:rsidRDefault="0030693C" w:rsidP="00B66545">
      <w:pPr>
        <w:spacing w:line="248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$B) Обхезӣ;</w:t>
      </w:r>
    </w:p>
    <w:p w:rsidR="0030693C" w:rsidRPr="00B66545" w:rsidRDefault="0030693C" w:rsidP="00B66545">
      <w:pPr>
        <w:tabs>
          <w:tab w:val="left" w:pos="734"/>
        </w:tabs>
        <w:spacing w:line="248" w:lineRule="exact"/>
        <w:jc w:val="both"/>
        <w:rPr>
          <w:rFonts w:ascii="Times New Roman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Садама дар обектҳои истеҳсолӣ;</w:t>
      </w:r>
    </w:p>
    <w:p w:rsidR="0030693C" w:rsidRPr="00B66545" w:rsidRDefault="0030693C" w:rsidP="00B66545">
      <w:pPr>
        <w:spacing w:line="248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A60B72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A60B72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Садамаи нақлиёт;</w:t>
      </w:r>
    </w:p>
    <w:p w:rsidR="0030693C" w:rsidRPr="00B66545" w:rsidRDefault="0030693C" w:rsidP="00B66545">
      <w:pPr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4F7447" w:rsidRDefault="0030693C" w:rsidP="00B66545">
      <w:pPr>
        <w:spacing w:line="248" w:lineRule="exact"/>
        <w:jc w:val="both"/>
        <w:rPr>
          <w:rFonts w:ascii="Times New Roman" w:eastAsia="Times New Roman"/>
        </w:rPr>
        <w:sectPr w:rsidR="0030693C" w:rsidRPr="004F7447" w:rsidSect="00231712">
          <w:type w:val="continuous"/>
          <w:pgSz w:w="11906" w:h="16838" w:code="9"/>
          <w:pgMar w:top="720" w:right="720" w:bottom="720" w:left="720" w:header="0" w:footer="3" w:gutter="0"/>
          <w:cols w:space="720"/>
        </w:sectPr>
      </w:pPr>
    </w:p>
    <w:p w:rsidR="0030693C" w:rsidRPr="00EC4DAB" w:rsidRDefault="0030693C" w:rsidP="00B66545">
      <w:pPr>
        <w:tabs>
          <w:tab w:val="left" w:pos="542"/>
        </w:tabs>
        <w:spacing w:line="252" w:lineRule="exact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24.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Чанд фоизи ҳудуди Тоҷикистонро кӯҳҳо ташкил мекунанд?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70%; 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30%; 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93%;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83%;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502"/>
        </w:tabs>
        <w:spacing w:line="252" w:lineRule="exact"/>
        <w:rPr>
          <w:rFonts w:ascii="Times New Roman"/>
          <w:lang w:val="tg-Cyrl-TJ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25.Тоҷикистон дар баӣни ҷумҳуриҳои ИДМ (Итиҳоди Давлатҳои Мустақил) аз чиҳати оби тоза ба ҳар сари аҳолӣ дар ҷои чандум меистад?</w:t>
      </w:r>
    </w:p>
    <w:p w:rsidR="0030693C" w:rsidRPr="00B66545" w:rsidRDefault="0030693C" w:rsidP="00B66545">
      <w:pPr>
        <w:tabs>
          <w:tab w:val="left" w:pos="2167"/>
          <w:tab w:val="left" w:pos="3308"/>
          <w:tab w:val="left" w:pos="4939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5-ум;</w:t>
      </w:r>
    </w:p>
    <w:p w:rsidR="0030693C" w:rsidRPr="00B66545" w:rsidRDefault="0030693C" w:rsidP="00B66545">
      <w:pPr>
        <w:tabs>
          <w:tab w:val="left" w:pos="2167"/>
          <w:tab w:val="left" w:pos="3308"/>
          <w:tab w:val="left" w:pos="4939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1-ум;</w:t>
      </w:r>
    </w:p>
    <w:p w:rsidR="0030693C" w:rsidRPr="00B66545" w:rsidRDefault="0030693C" w:rsidP="00B66545">
      <w:pPr>
        <w:tabs>
          <w:tab w:val="left" w:pos="2167"/>
          <w:tab w:val="left" w:pos="3308"/>
          <w:tab w:val="left" w:pos="4939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3-ум;</w:t>
      </w:r>
    </w:p>
    <w:p w:rsidR="0030693C" w:rsidRPr="00B66545" w:rsidRDefault="0030693C" w:rsidP="00B66545">
      <w:pPr>
        <w:tabs>
          <w:tab w:val="left" w:pos="2167"/>
          <w:tab w:val="left" w:pos="3308"/>
          <w:tab w:val="left" w:pos="4939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6-ум;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52" w:lineRule="exact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26.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Таркиби ҳавое, ки мо нафас мекашем, аз чанд фоиз гази карбон иборат аст?</w:t>
      </w:r>
    </w:p>
    <w:p w:rsidR="0030693C" w:rsidRPr="00B66545" w:rsidRDefault="0030693C" w:rsidP="00B66545">
      <w:pPr>
        <w:tabs>
          <w:tab w:val="left" w:pos="718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4%;</w:t>
      </w:r>
    </w:p>
    <w:p w:rsidR="0030693C" w:rsidRPr="00B66545" w:rsidRDefault="0030693C" w:rsidP="00B66545">
      <w:pPr>
        <w:tabs>
          <w:tab w:val="left" w:pos="718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16%;</w:t>
      </w:r>
    </w:p>
    <w:p w:rsidR="0030693C" w:rsidRPr="00B66545" w:rsidRDefault="0030693C" w:rsidP="00B66545">
      <w:pPr>
        <w:tabs>
          <w:tab w:val="left" w:pos="718"/>
          <w:tab w:val="left" w:pos="1670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0,034%;</w:t>
      </w:r>
    </w:p>
    <w:p w:rsidR="0030693C" w:rsidRPr="00B66545" w:rsidRDefault="0030693C" w:rsidP="00B66545">
      <w:pPr>
        <w:tabs>
          <w:tab w:val="left" w:pos="718"/>
          <w:tab w:val="left" w:pos="1670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21%;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52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27.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Кадоме аз ин касалиҳо гузаранда мебошад?</w:t>
      </w:r>
    </w:p>
    <w:p w:rsidR="0030693C" w:rsidRPr="00B66545" w:rsidRDefault="0030693C" w:rsidP="00B66545">
      <w:pPr>
        <w:tabs>
          <w:tab w:val="left" w:pos="714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3ардпарвин;</w:t>
      </w:r>
    </w:p>
    <w:p w:rsidR="0030693C" w:rsidRPr="00B66545" w:rsidRDefault="0030693C" w:rsidP="00B66545">
      <w:pPr>
        <w:tabs>
          <w:tab w:val="left" w:pos="714"/>
        </w:tabs>
        <w:spacing w:line="252" w:lineRule="exact"/>
        <w:jc w:val="both"/>
        <w:rPr>
          <w:rFonts w:ascii="Times New Roman" w:eastAsia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Касалиҳои гурда;</w:t>
      </w:r>
    </w:p>
    <w:p w:rsidR="0030693C" w:rsidRPr="00B66545" w:rsidRDefault="0030693C" w:rsidP="00B66545">
      <w:pPr>
        <w:tabs>
          <w:tab w:val="left" w:pos="714"/>
          <w:tab w:val="left" w:pos="2793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Касалиҳои дил;</w:t>
      </w:r>
    </w:p>
    <w:p w:rsidR="0030693C" w:rsidRPr="00B66545" w:rsidRDefault="0030693C" w:rsidP="00B66545">
      <w:pPr>
        <w:tabs>
          <w:tab w:val="left" w:pos="714"/>
          <w:tab w:val="left" w:pos="2793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Касалиҳои шуш;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52" w:lineRule="exact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28.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Тадбири безарар кардани моддаҳои заҳрдори химия- виро чӣ меноманд?</w:t>
      </w:r>
    </w:p>
    <w:p w:rsidR="0030693C" w:rsidRPr="00B66545" w:rsidRDefault="0030693C" w:rsidP="00B66545">
      <w:pPr>
        <w:tabs>
          <w:tab w:val="left" w:pos="71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Дегазатсия;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Дезинфекси;</w:t>
      </w:r>
    </w:p>
    <w:p w:rsidR="0030693C" w:rsidRPr="00B66545" w:rsidRDefault="0030693C" w:rsidP="00B66545">
      <w:pPr>
        <w:tabs>
          <w:tab w:val="left" w:pos="718"/>
        </w:tabs>
        <w:spacing w:line="252" w:lineRule="exact"/>
        <w:ind w:right="4060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Дезактиватси;</w:t>
      </w:r>
    </w:p>
    <w:p w:rsidR="0030693C" w:rsidRPr="00B66545" w:rsidRDefault="0030693C" w:rsidP="00B66545">
      <w:pPr>
        <w:tabs>
          <w:tab w:val="left" w:pos="718"/>
        </w:tabs>
        <w:spacing w:line="252" w:lineRule="exact"/>
        <w:ind w:right="4060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Тозакунӣ;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52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29.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Чанд фоизи бадани одам аз об иборат аст?</w:t>
      </w:r>
    </w:p>
    <w:p w:rsidR="0030693C" w:rsidRPr="00B66545" w:rsidRDefault="0030693C" w:rsidP="00B66545">
      <w:pPr>
        <w:tabs>
          <w:tab w:val="left" w:pos="2167"/>
          <w:tab w:val="left" w:pos="3830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70%;</w:t>
      </w:r>
    </w:p>
    <w:p w:rsidR="0030693C" w:rsidRPr="00B66545" w:rsidRDefault="0030693C" w:rsidP="00B66545">
      <w:pPr>
        <w:tabs>
          <w:tab w:val="left" w:pos="2167"/>
          <w:tab w:val="left" w:pos="3830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50%;</w:t>
      </w:r>
    </w:p>
    <w:p w:rsidR="0030693C" w:rsidRPr="00B66545" w:rsidRDefault="0030693C" w:rsidP="00B66545">
      <w:pPr>
        <w:tabs>
          <w:tab w:val="left" w:pos="2167"/>
          <w:tab w:val="left" w:pos="3830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40%;</w:t>
      </w:r>
    </w:p>
    <w:p w:rsidR="0030693C" w:rsidRPr="00B66545" w:rsidRDefault="0030693C" w:rsidP="00B66545">
      <w:pPr>
        <w:tabs>
          <w:tab w:val="left" w:pos="2167"/>
          <w:tab w:val="left" w:pos="3830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90%;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502"/>
        </w:tabs>
        <w:spacing w:line="252" w:lineRule="exact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30.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Заминларза бо кадом намуди ҳодисахои фавқулодда дохил мешавад?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Экологӣ;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Табиӣ;</w:t>
      </w:r>
    </w:p>
    <w:p w:rsidR="0030693C" w:rsidRPr="00B66545" w:rsidRDefault="0030693C" w:rsidP="00B66545">
      <w:pPr>
        <w:tabs>
          <w:tab w:val="left" w:pos="2167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Космогенӣ;</w:t>
      </w:r>
    </w:p>
    <w:p w:rsidR="0030693C" w:rsidRPr="00B66545" w:rsidRDefault="0030693C" w:rsidP="00B66545">
      <w:pPr>
        <w:tabs>
          <w:tab w:val="left" w:pos="2167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Техногенӣ;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52" w:lineRule="exact"/>
        <w:jc w:val="both"/>
        <w:rPr>
          <w:rFonts w:ascii="Times New Roman"/>
        </w:rPr>
      </w:pP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31.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Ба воситаи об кадоми ин бемориҳо мегузаранд?</w:t>
      </w:r>
    </w:p>
    <w:p w:rsidR="0030693C" w:rsidRPr="00B66545" w:rsidRDefault="0030693C" w:rsidP="00B66545">
      <w:pPr>
        <w:tabs>
          <w:tab w:val="left" w:pos="696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диабети қанд;</w:t>
      </w:r>
    </w:p>
    <w:p w:rsidR="0030693C" w:rsidRPr="00B66545" w:rsidRDefault="0030693C" w:rsidP="00B66545">
      <w:pPr>
        <w:tabs>
          <w:tab w:val="left" w:pos="696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гурда;</w:t>
      </w:r>
    </w:p>
    <w:p w:rsidR="0030693C" w:rsidRPr="00B66545" w:rsidRDefault="0030693C" w:rsidP="00B66545">
      <w:pPr>
        <w:tabs>
          <w:tab w:val="left" w:pos="696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домана;</w:t>
      </w:r>
    </w:p>
    <w:p w:rsidR="0030693C" w:rsidRPr="00B66545" w:rsidRDefault="0030693C" w:rsidP="00B66545">
      <w:pPr>
        <w:tabs>
          <w:tab w:val="left" w:pos="696"/>
        </w:tabs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ҷоғар;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492"/>
        </w:tabs>
        <w:spacing w:line="252" w:lineRule="exact"/>
        <w:rPr>
          <w:rFonts w:ascii="Times New Roman"/>
          <w:lang w:val="tg-Cyrl-TJ"/>
        </w:rPr>
      </w:pP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@32.Кадом ташкилотҳои баӣналмиллалӣ бароио паҳн накардани қувваҳои атомӣ назорат мебарад?</w:t>
      </w:r>
    </w:p>
    <w:p w:rsidR="0030693C" w:rsidRPr="00B66545" w:rsidRDefault="0030693C" w:rsidP="00B66545">
      <w:pPr>
        <w:tabs>
          <w:tab w:val="left" w:pos="71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Ташкилоти баӣналмилалии салиби сурх;</w:t>
      </w:r>
    </w:p>
    <w:p w:rsidR="0030693C" w:rsidRPr="00B66545" w:rsidRDefault="0030693C" w:rsidP="00B66545">
      <w:pPr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МАГА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Т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Э Агентии баӣналмиллалӣ оиди энергияи атом;</w:t>
      </w:r>
    </w:p>
    <w:p w:rsidR="0030693C" w:rsidRPr="00B66545" w:rsidRDefault="0030693C" w:rsidP="00B66545">
      <w:pPr>
        <w:tabs>
          <w:tab w:val="left" w:pos="714"/>
        </w:tabs>
        <w:spacing w:line="252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Ташкилоти баӣналмилалии тандурустӣ;</w:t>
      </w:r>
    </w:p>
    <w:p w:rsidR="0030693C" w:rsidRPr="00B66545" w:rsidRDefault="0030693C" w:rsidP="00B66545">
      <w:pPr>
        <w:spacing w:line="252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Ташкилоти озодӣ;</w:t>
      </w:r>
    </w:p>
    <w:p w:rsidR="0030693C" w:rsidRPr="00B66545" w:rsidRDefault="0030693C" w:rsidP="00B66545">
      <w:pPr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B53D29" w:rsidRDefault="0030693C" w:rsidP="00B66545">
      <w:pPr>
        <w:spacing w:line="252" w:lineRule="exact"/>
        <w:jc w:val="both"/>
        <w:rPr>
          <w:rFonts w:ascii="Times New Roman"/>
        </w:rPr>
        <w:sectPr w:rsidR="0030693C" w:rsidRPr="00B53D29" w:rsidSect="00231712">
          <w:type w:val="continuous"/>
          <w:pgSz w:w="11906" w:h="16838" w:code="9"/>
          <w:pgMar w:top="720" w:right="720" w:bottom="720" w:left="720" w:header="0" w:footer="3" w:gutter="0"/>
          <w:cols w:space="720"/>
        </w:sectPr>
      </w:pPr>
    </w:p>
    <w:p w:rsidR="0030693C" w:rsidRPr="00EC4DAB" w:rsidRDefault="0030693C" w:rsidP="00B66545">
      <w:pPr>
        <w:tabs>
          <w:tab w:val="left" w:pos="513"/>
        </w:tabs>
        <w:spacing w:line="263" w:lineRule="exact"/>
        <w:jc w:val="both"/>
        <w:outlineLvl w:val="1"/>
        <w:rPr>
          <w:rFonts w:ascii="Times New Roman"/>
        </w:rPr>
      </w:pPr>
      <w:bookmarkStart w:id="14" w:name="bookmark99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33.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Касалии нур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аз чи па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до мешавад?</w:t>
      </w:r>
      <w:bookmarkEnd w:id="14"/>
    </w:p>
    <w:p w:rsidR="0030693C" w:rsidRPr="00B66545" w:rsidRDefault="0030693C" w:rsidP="00B66545">
      <w:pPr>
        <w:tabs>
          <w:tab w:val="left" w:pos="73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Аз зиёд қабул кардани нур;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Аз микробҳо;</w:t>
      </w:r>
    </w:p>
    <w:p w:rsidR="0030693C" w:rsidRPr="00B66545" w:rsidRDefault="0030693C" w:rsidP="00B66545">
      <w:pPr>
        <w:tabs>
          <w:tab w:val="left" w:pos="73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Аз тағӣирёбии боду ҳаво;</w:t>
      </w:r>
    </w:p>
    <w:p w:rsidR="0030693C" w:rsidRPr="00B66545" w:rsidRDefault="0030693C" w:rsidP="00B66545">
      <w:pPr>
        <w:spacing w:line="263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Аз зиёд будани боришот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B53D29" w:rsidRDefault="0030693C" w:rsidP="00B66545">
      <w:pPr>
        <w:tabs>
          <w:tab w:val="left" w:pos="513"/>
        </w:tabs>
        <w:spacing w:line="263" w:lineRule="exact"/>
        <w:rPr>
          <w:rStyle w:val="30"/>
          <w:rFonts w:ascii="Times New Roman" w:eastAsia="Arial Unicode MS" w:hAnsi="Times New Roman" w:cs="Times New Roman"/>
          <w:b w:val="0"/>
          <w:bCs w:val="0"/>
          <w:sz w:val="24"/>
          <w:szCs w:val="24"/>
        </w:rPr>
      </w:pP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34.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Чанд фоизи са</w:t>
      </w:r>
      <w:r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 xml:space="preserve">ёраи моро об ташкил медиҳад? </w:t>
      </w:r>
    </w:p>
    <w:p w:rsidR="0030693C" w:rsidRPr="00B66545" w:rsidRDefault="0030693C" w:rsidP="00B66545">
      <w:pPr>
        <w:tabs>
          <w:tab w:val="left" w:pos="513"/>
        </w:tabs>
        <w:spacing w:line="263" w:lineRule="exact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A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) 71%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tabs>
          <w:tab w:val="left" w:pos="513"/>
        </w:tabs>
        <w:spacing w:line="263" w:lineRule="exact"/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B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) 20%;</w:t>
      </w:r>
    </w:p>
    <w:p w:rsidR="0030693C" w:rsidRPr="00B66545" w:rsidRDefault="0030693C" w:rsidP="00B66545">
      <w:pPr>
        <w:tabs>
          <w:tab w:val="left" w:pos="513"/>
        </w:tabs>
        <w:spacing w:line="263" w:lineRule="exact"/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C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) 50%;</w:t>
      </w:r>
    </w:p>
    <w:p w:rsidR="0030693C" w:rsidRPr="00B66545" w:rsidRDefault="0030693C" w:rsidP="00B66545">
      <w:pPr>
        <w:tabs>
          <w:tab w:val="left" w:pos="513"/>
        </w:tabs>
        <w:spacing w:line="263" w:lineRule="exact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D</w:t>
      </w:r>
      <w:r w:rsidRPr="00B66545">
        <w:rPr>
          <w:rStyle w:val="310pt"/>
          <w:rFonts w:ascii="Times New Roman" w:eastAsia="Arial Unicode MS" w:hAnsi="Times New Roman" w:cs="Times New Roman"/>
          <w:b w:val="0"/>
          <w:sz w:val="24"/>
          <w:szCs w:val="24"/>
        </w:rPr>
        <w:t>) 3%)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C4429A" w:rsidRDefault="0030693C" w:rsidP="00B66545">
      <w:pPr>
        <w:tabs>
          <w:tab w:val="left" w:pos="513"/>
        </w:tabs>
        <w:spacing w:line="263" w:lineRule="exact"/>
        <w:jc w:val="both"/>
        <w:outlineLvl w:val="1"/>
        <w:rPr>
          <w:rFonts w:ascii="Times New Roman"/>
          <w:lang w:val="tg-Cyrl-TJ"/>
        </w:rPr>
      </w:pPr>
      <w:bookmarkStart w:id="15" w:name="bookmark100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@35.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Б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а ҳодисаҳои фавқулодаи табиӣ чӣ до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х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ил мешавад?</w:t>
      </w:r>
      <w:bookmarkEnd w:id="15"/>
    </w:p>
    <w:p w:rsidR="0030693C" w:rsidRPr="00494A90" w:rsidRDefault="0030693C" w:rsidP="00B66545">
      <w:pPr>
        <w:tabs>
          <w:tab w:val="left" w:pos="742"/>
        </w:tabs>
        <w:spacing w:line="263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$A) Тармафароӣ, фаромадани ярч;</w:t>
      </w:r>
    </w:p>
    <w:p w:rsidR="0030693C" w:rsidRPr="00494A90" w:rsidRDefault="0030693C" w:rsidP="00B66545">
      <w:pPr>
        <w:spacing w:line="263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$B) Садама дар на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қл</w:t>
      </w: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иёт;</w:t>
      </w:r>
    </w:p>
    <w:p w:rsidR="0030693C" w:rsidRPr="00B66545" w:rsidRDefault="0030693C" w:rsidP="00B66545">
      <w:pPr>
        <w:tabs>
          <w:tab w:val="left" w:pos="742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Ифлосшавии ҳаво;</w:t>
      </w:r>
    </w:p>
    <w:p w:rsidR="0030693C" w:rsidRPr="00B66545" w:rsidRDefault="0030693C" w:rsidP="00B66545">
      <w:pPr>
        <w:spacing w:line="263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объектҳои ҳарбӣ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513"/>
        </w:tabs>
        <w:spacing w:line="263" w:lineRule="exact"/>
        <w:jc w:val="both"/>
        <w:outlineLvl w:val="1"/>
        <w:rPr>
          <w:rFonts w:ascii="Times New Roman"/>
        </w:rPr>
      </w:pPr>
      <w:bookmarkStart w:id="16" w:name="bookmark101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36.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Ба ҳодисаҳои фавқулоддаи экологӣ чи до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х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ил меша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softHyphen/>
        <w:t>вад?</w:t>
      </w:r>
      <w:bookmarkEnd w:id="16"/>
    </w:p>
    <w:p w:rsidR="0030693C" w:rsidRPr="00B66545" w:rsidRDefault="0030693C" w:rsidP="00B66545">
      <w:pPr>
        <w:tabs>
          <w:tab w:val="left" w:pos="745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Обхезӣ;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Ваӣроншавии заминҳои корам;</w:t>
      </w:r>
    </w:p>
    <w:p w:rsidR="0030693C" w:rsidRPr="00B66545" w:rsidRDefault="0030693C" w:rsidP="00B66545">
      <w:pPr>
        <w:tabs>
          <w:tab w:val="left" w:pos="745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Тероризм;</w:t>
      </w:r>
    </w:p>
    <w:p w:rsidR="0030693C" w:rsidRPr="00B66545" w:rsidRDefault="0030693C" w:rsidP="00B66545">
      <w:pPr>
        <w:spacing w:line="263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Заминларза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513"/>
        </w:tabs>
        <w:spacing w:line="263" w:lineRule="exact"/>
        <w:ind w:right="220"/>
        <w:jc w:val="both"/>
        <w:outlineLvl w:val="1"/>
        <w:rPr>
          <w:rFonts w:ascii="Times New Roman"/>
        </w:rPr>
      </w:pPr>
      <w:bookmarkStart w:id="17" w:name="bookmark102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37.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Кӯли Сарез дар кадом минтақаи Тоҷикистон ҷо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гир аст.</w:t>
      </w:r>
      <w:bookmarkEnd w:id="17"/>
    </w:p>
    <w:p w:rsidR="0030693C" w:rsidRPr="00B66545" w:rsidRDefault="0030693C" w:rsidP="00B66545">
      <w:pPr>
        <w:tabs>
          <w:tab w:val="left" w:pos="742"/>
          <w:tab w:val="left" w:pos="3468"/>
        </w:tabs>
        <w:spacing w:line="263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Помир;</w:t>
      </w:r>
    </w:p>
    <w:p w:rsidR="0030693C" w:rsidRPr="00B66545" w:rsidRDefault="0030693C" w:rsidP="00B66545">
      <w:pPr>
        <w:tabs>
          <w:tab w:val="left" w:pos="742"/>
          <w:tab w:val="left" w:pos="346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Вахш;</w:t>
      </w:r>
    </w:p>
    <w:p w:rsidR="0030693C" w:rsidRPr="00B66545" w:rsidRDefault="0030693C" w:rsidP="00B66545">
      <w:pPr>
        <w:tabs>
          <w:tab w:val="left" w:pos="742"/>
          <w:tab w:val="left" w:pos="346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Зарафшон;</w:t>
      </w:r>
    </w:p>
    <w:p w:rsidR="0030693C" w:rsidRPr="00B66545" w:rsidRDefault="0030693C" w:rsidP="00B66545">
      <w:pPr>
        <w:spacing w:line="263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Кофарниҳон;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  <w:lang w:val="tg-Cyrl-TJ"/>
        </w:rPr>
      </w:pPr>
      <w:bookmarkStart w:id="18" w:name="bookmark103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@38.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Ба офатҳои иҷтимоӣ чӣ до</w:t>
      </w:r>
      <w:r w:rsidRPr="00B66545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х</w:t>
      </w:r>
      <w:r w:rsidRPr="00C4429A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ил мешавад</w:t>
      </w:r>
      <w:bookmarkEnd w:id="18"/>
      <w:r w:rsidRPr="00B66545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.</w:t>
      </w:r>
    </w:p>
    <w:p w:rsidR="0030693C" w:rsidRPr="00B66545" w:rsidRDefault="0030693C" w:rsidP="00B66545">
      <w:pPr>
        <w:tabs>
          <w:tab w:val="left" w:pos="73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Туберкулёз;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начнёт;</w:t>
      </w:r>
    </w:p>
    <w:p w:rsidR="0030693C" w:rsidRPr="00B66545" w:rsidRDefault="0030693C" w:rsidP="00B66545">
      <w:pPr>
        <w:tabs>
          <w:tab w:val="left" w:pos="73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Заминларза;</w:t>
      </w:r>
    </w:p>
    <w:p w:rsidR="0030693C" w:rsidRPr="00B66545" w:rsidRDefault="0030693C" w:rsidP="00B66545">
      <w:pPr>
        <w:spacing w:line="263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Обхезӣ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C4429A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513"/>
        </w:tabs>
        <w:spacing w:line="263" w:lineRule="exact"/>
        <w:jc w:val="both"/>
        <w:outlineLvl w:val="1"/>
        <w:rPr>
          <w:rFonts w:ascii="Times New Roman"/>
        </w:rPr>
      </w:pPr>
      <w:bookmarkStart w:id="19" w:name="bookmark104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39.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Ба офатҳои эколог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 чи дох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ил мешавад.</w:t>
      </w:r>
      <w:bookmarkEnd w:id="19"/>
    </w:p>
    <w:p w:rsidR="0030693C" w:rsidRPr="00B66545" w:rsidRDefault="0030693C" w:rsidP="00B66545">
      <w:pPr>
        <w:tabs>
          <w:tab w:val="left" w:pos="73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Ифлосшавии об, ваӣроншавии заминҳо;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Обхезӣ, боришоти зиёд;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Заминларза, раъду барқ;</w:t>
      </w:r>
    </w:p>
    <w:p w:rsidR="0030693C" w:rsidRPr="00B66545" w:rsidRDefault="0030693C" w:rsidP="00B66545">
      <w:pPr>
        <w:spacing w:line="263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Садамаи нақлиёт;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513"/>
        </w:tabs>
        <w:spacing w:line="270" w:lineRule="exact"/>
        <w:jc w:val="both"/>
        <w:outlineLvl w:val="1"/>
        <w:rPr>
          <w:rFonts w:ascii="Times New Roman"/>
        </w:rPr>
      </w:pPr>
      <w:bookmarkStart w:id="20" w:name="bookmark105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40.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Таркиби атмосфера аз чанд фоиз газҳои ин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рт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ӣ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 ибо- рат аст?</w:t>
      </w:r>
      <w:bookmarkEnd w:id="20"/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$A) 78%;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$B) 4%;</w:t>
      </w:r>
    </w:p>
    <w:p w:rsidR="0030693C" w:rsidRPr="00B66545" w:rsidRDefault="0030693C" w:rsidP="00B66545">
      <w:pPr>
        <w:spacing w:line="200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$C) 21%;</w:t>
      </w:r>
    </w:p>
    <w:p w:rsidR="0030693C" w:rsidRPr="00B66545" w:rsidRDefault="0030693C" w:rsidP="00B66545">
      <w:pPr>
        <w:spacing w:line="200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 xml:space="preserve">$D)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камтар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аз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 xml:space="preserve"> 1%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082ED4" w:rsidRDefault="0030693C" w:rsidP="00B66545">
      <w:pPr>
        <w:widowControl/>
        <w:rPr>
          <w:rFonts w:ascii="Times New Roman"/>
        </w:rPr>
        <w:sectPr w:rsidR="0030693C" w:rsidRPr="00082ED4" w:rsidSect="00231712">
          <w:type w:val="continuous"/>
          <w:pgSz w:w="11906" w:h="16838" w:code="9"/>
          <w:pgMar w:top="720" w:right="720" w:bottom="720" w:left="720" w:header="0" w:footer="3" w:gutter="0"/>
          <w:cols w:space="720"/>
        </w:sectPr>
      </w:pPr>
    </w:p>
    <w:p w:rsidR="0030693C" w:rsidRPr="00EC4DAB" w:rsidRDefault="0030693C" w:rsidP="00B66545">
      <w:pPr>
        <w:tabs>
          <w:tab w:val="left" w:pos="495"/>
        </w:tabs>
        <w:spacing w:line="245" w:lineRule="exact"/>
        <w:jc w:val="both"/>
        <w:outlineLvl w:val="1"/>
        <w:rPr>
          <w:rFonts w:ascii="Times New Roman"/>
        </w:rPr>
      </w:pPr>
      <w:bookmarkStart w:id="21" w:name="bookmark106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41.</w:t>
      </w:r>
      <w:r w:rsidRPr="00EC4DAB">
        <w:rPr>
          <w:rStyle w:val="2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Кадоме 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 xml:space="preserve">аз ин бемориҳо </w:t>
      </w:r>
      <w:r w:rsidRPr="00EC4DAB">
        <w:rPr>
          <w:rStyle w:val="22"/>
          <w:rFonts w:ascii="Times New Roman" w:eastAsia="Arial Unicode MS" w:hAnsi="Times New Roman" w:cs="Times New Roman"/>
          <w:b w:val="0"/>
          <w:bCs w:val="0"/>
          <w:sz w:val="24"/>
          <w:szCs w:val="24"/>
        </w:rPr>
        <w:t xml:space="preserve">ба 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воситаи об мегузарад?</w:t>
      </w:r>
      <w:bookmarkEnd w:id="21"/>
    </w:p>
    <w:p w:rsidR="0030693C" w:rsidRPr="00B66545" w:rsidRDefault="0030693C" w:rsidP="00B66545">
      <w:pPr>
        <w:tabs>
          <w:tab w:val="left" w:pos="754"/>
        </w:tabs>
        <w:spacing w:line="245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Туберкулёз;</w:t>
      </w:r>
    </w:p>
    <w:p w:rsidR="0030693C" w:rsidRPr="00B66545" w:rsidRDefault="0030693C" w:rsidP="00B66545">
      <w:pPr>
        <w:tabs>
          <w:tab w:val="left" w:pos="754"/>
        </w:tabs>
        <w:spacing w:line="245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Ревматизм;</w:t>
      </w:r>
    </w:p>
    <w:p w:rsidR="0030693C" w:rsidRPr="00B66545" w:rsidRDefault="0030693C" w:rsidP="00B66545">
      <w:pPr>
        <w:tabs>
          <w:tab w:val="left" w:pos="754"/>
        </w:tabs>
        <w:spacing w:line="245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)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 Дезинтерия;</w:t>
      </w:r>
    </w:p>
    <w:p w:rsidR="0030693C" w:rsidRPr="00B66545" w:rsidRDefault="0030693C" w:rsidP="00B66545">
      <w:pPr>
        <w:tabs>
          <w:tab w:val="left" w:pos="754"/>
        </w:tabs>
        <w:spacing w:line="245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)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 Ҷоғар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9"/>
        </w:tabs>
        <w:spacing w:line="263" w:lineRule="exact"/>
        <w:jc w:val="both"/>
        <w:outlineLvl w:val="1"/>
        <w:rPr>
          <w:rFonts w:ascii="Times New Roman"/>
        </w:rPr>
      </w:pPr>
      <w:bookmarkStart w:id="22" w:name="bookmark107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42.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Офатҳои табииро номбар кун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д.</w:t>
      </w:r>
      <w:bookmarkEnd w:id="22"/>
    </w:p>
    <w:p w:rsidR="0030693C" w:rsidRPr="00B66545" w:rsidRDefault="0030693C" w:rsidP="00B66545">
      <w:pPr>
        <w:tabs>
          <w:tab w:val="left" w:pos="758"/>
        </w:tabs>
        <w:spacing w:line="263" w:lineRule="exact"/>
        <w:jc w:val="both"/>
        <w:rPr>
          <w:rFonts w:ascii="Times New Roman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Тармафароӣ;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Афтидани кометаҳо;</w:t>
      </w:r>
    </w:p>
    <w:p w:rsidR="0030693C" w:rsidRPr="00B66545" w:rsidRDefault="0030693C" w:rsidP="00B66545">
      <w:pPr>
        <w:tabs>
          <w:tab w:val="left" w:pos="75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иншоотҳои истеҳсолӣ;</w:t>
      </w:r>
    </w:p>
    <w:p w:rsidR="0030693C" w:rsidRPr="00B66545" w:rsidRDefault="0030693C" w:rsidP="00B66545">
      <w:pPr>
        <w:spacing w:line="263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нак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л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иёт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9"/>
        </w:tabs>
        <w:spacing w:line="263" w:lineRule="exact"/>
        <w:jc w:val="both"/>
        <w:outlineLvl w:val="1"/>
        <w:rPr>
          <w:rFonts w:ascii="Times New Roman"/>
        </w:rPr>
      </w:pPr>
      <w:bookmarkStart w:id="23" w:name="bookmark108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43.</w:t>
      </w:r>
      <w:r w:rsidRPr="00EC4DAB">
        <w:rPr>
          <w:rStyle w:val="231"/>
          <w:rFonts w:ascii="Times New Roman" w:eastAsia="Arial Unicode MS" w:hAnsi="Times New Roman" w:cs="Times New Roman"/>
          <w:b w:val="0"/>
          <w:bCs w:val="0"/>
          <w:sz w:val="24"/>
          <w:szCs w:val="24"/>
        </w:rPr>
        <w:t>Бемории "СПИД" бо кадом роҳҳо мегузарад?</w:t>
      </w:r>
      <w:bookmarkEnd w:id="23"/>
    </w:p>
    <w:p w:rsidR="0030693C" w:rsidRPr="00B66545" w:rsidRDefault="0030693C" w:rsidP="00B66545">
      <w:pPr>
        <w:tabs>
          <w:tab w:val="left" w:pos="758"/>
        </w:tabs>
        <w:spacing w:line="27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Алоқаи ҷинсӣ;</w:t>
      </w:r>
    </w:p>
    <w:p w:rsidR="0030693C" w:rsidRPr="00B66545" w:rsidRDefault="0030693C" w:rsidP="00B66545">
      <w:pPr>
        <w:spacing w:line="27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Якҷоя хӯрок хӯрдан;</w:t>
      </w:r>
    </w:p>
    <w:p w:rsidR="0030693C" w:rsidRPr="00B66545" w:rsidRDefault="0030693C" w:rsidP="00B66545">
      <w:pPr>
        <w:tabs>
          <w:tab w:val="left" w:pos="765"/>
        </w:tabs>
        <w:spacing w:line="270" w:lineRule="exact"/>
        <w:ind w:right="3620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Дар як хона зистан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tabs>
          <w:tab w:val="left" w:pos="765"/>
        </w:tabs>
        <w:spacing w:line="270" w:lineRule="exact"/>
        <w:ind w:right="3620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Дар ваіди оббозӣ;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082ED4" w:rsidRDefault="0030693C" w:rsidP="00B66545">
      <w:pPr>
        <w:spacing w:line="234" w:lineRule="exact"/>
        <w:rPr>
          <w:rFonts w:ascii="Times New Roman"/>
          <w:lang w:val="tg-Cyrl-TJ"/>
        </w:rPr>
      </w:pPr>
      <w:bookmarkStart w:id="24" w:name="bookmark109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44.</w:t>
      </w:r>
      <w:r w:rsidRPr="00082ED4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Ба ҳолатҳои фавқулодаи сиёсӣ- иҷтимоӣ чи дохил мешавад?</w:t>
      </w:r>
      <w:bookmarkEnd w:id="24"/>
    </w:p>
    <w:p w:rsidR="0030693C" w:rsidRPr="00B66545" w:rsidRDefault="0030693C" w:rsidP="00B66545">
      <w:pPr>
        <w:tabs>
          <w:tab w:val="left" w:pos="758"/>
        </w:tabs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Афтидани астероидхо;</w:t>
      </w:r>
    </w:p>
    <w:p w:rsidR="0030693C" w:rsidRPr="00B66545" w:rsidRDefault="0030693C" w:rsidP="00B66545">
      <w:pPr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Олудашавии атмосфера;</w:t>
      </w:r>
    </w:p>
    <w:p w:rsidR="0030693C" w:rsidRPr="00B66545" w:rsidRDefault="0030693C" w:rsidP="00B66545">
      <w:pPr>
        <w:tabs>
          <w:tab w:val="left" w:pos="75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Низоъҳои сиёсию иҷтимоӣ;</w:t>
      </w:r>
    </w:p>
    <w:p w:rsidR="0030693C" w:rsidRPr="00B66545" w:rsidRDefault="0030693C" w:rsidP="00B66545">
      <w:pPr>
        <w:spacing w:line="259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Садамаи нақлиёт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88"/>
        </w:tabs>
        <w:spacing w:line="259" w:lineRule="exact"/>
        <w:jc w:val="both"/>
        <w:outlineLvl w:val="1"/>
        <w:rPr>
          <w:rFonts w:ascii="Times New Roman"/>
        </w:rPr>
      </w:pPr>
      <w:bookmarkStart w:id="25" w:name="bookmark110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45.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Аз маҳали заҳролуд ва объектҳои гуногун дур карда- ни моддаҳои радиактивиро чи меноманд?</w:t>
      </w:r>
      <w:bookmarkEnd w:id="25"/>
    </w:p>
    <w:p w:rsidR="0030693C" w:rsidRPr="00B66545" w:rsidRDefault="0030693C" w:rsidP="00B66545">
      <w:pPr>
        <w:tabs>
          <w:tab w:val="left" w:pos="758"/>
        </w:tabs>
        <w:spacing w:line="259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Дегозатсия;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Д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езинфексия;</w:t>
      </w:r>
    </w:p>
    <w:p w:rsidR="0030693C" w:rsidRPr="00B66545" w:rsidRDefault="0030693C" w:rsidP="00B66545">
      <w:pPr>
        <w:tabs>
          <w:tab w:val="left" w:pos="758"/>
        </w:tabs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Дезактиватсия;</w:t>
      </w:r>
    </w:p>
    <w:p w:rsidR="0030693C" w:rsidRPr="00B66545" w:rsidRDefault="0030693C" w:rsidP="00B66545">
      <w:pPr>
        <w:spacing w:line="263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Аз ҷои воқеа кӯчонидан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88"/>
        </w:tabs>
        <w:spacing w:line="263" w:lineRule="exact"/>
        <w:jc w:val="both"/>
        <w:outlineLvl w:val="1"/>
        <w:rPr>
          <w:rFonts w:ascii="Times New Roman"/>
        </w:rPr>
      </w:pPr>
      <w:bookmarkStart w:id="26" w:name="bookmark111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46.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Офатҳои сиёсиро номбар кунед.</w:t>
      </w:r>
      <w:bookmarkEnd w:id="26"/>
    </w:p>
    <w:p w:rsidR="0030693C" w:rsidRPr="00B66545" w:rsidRDefault="0030693C" w:rsidP="00B66545">
      <w:pPr>
        <w:tabs>
          <w:tab w:val="left" w:pos="758"/>
        </w:tabs>
        <w:spacing w:line="263" w:lineRule="exact"/>
        <w:jc w:val="both"/>
        <w:rPr>
          <w:rFonts w:ascii="Times New Roman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Саддама дар накдиёт;</w:t>
      </w:r>
    </w:p>
    <w:p w:rsidR="0030693C" w:rsidRPr="00B66545" w:rsidRDefault="0030693C" w:rsidP="00B66545">
      <w:pPr>
        <w:spacing w:line="263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Ваӣроншавии заминҳои корам, олудашавии об, ҳаво;</w:t>
      </w:r>
    </w:p>
    <w:p w:rsidR="0030693C" w:rsidRPr="00B66545" w:rsidRDefault="0030693C" w:rsidP="00B66545">
      <w:pPr>
        <w:tabs>
          <w:tab w:val="left" w:pos="758"/>
        </w:tabs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Афтидани метиоритҳо;</w:t>
      </w:r>
    </w:p>
    <w:p w:rsidR="0030693C" w:rsidRPr="00B66545" w:rsidRDefault="0030693C" w:rsidP="00B66545">
      <w:pPr>
        <w:spacing w:line="200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Нашъамандӣ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492"/>
        </w:tabs>
        <w:spacing w:line="230" w:lineRule="exact"/>
        <w:outlineLvl w:val="1"/>
        <w:rPr>
          <w:rFonts w:ascii="Times New Roman"/>
        </w:rPr>
      </w:pPr>
      <w:bookmarkStart w:id="27" w:name="bookmark112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47.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Аз ифлосшавии ҳаво одамон бисёртар ба кадом касалиҳо гирифтор мешаванд?</w:t>
      </w:r>
      <w:bookmarkEnd w:id="27"/>
    </w:p>
    <w:p w:rsidR="0030693C" w:rsidRPr="00B66545" w:rsidRDefault="0030693C" w:rsidP="00B66545">
      <w:pPr>
        <w:tabs>
          <w:tab w:val="left" w:pos="751"/>
        </w:tabs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Касалиҳои чигар;</w:t>
      </w:r>
    </w:p>
    <w:p w:rsidR="0030693C" w:rsidRPr="00B66545" w:rsidRDefault="0030693C" w:rsidP="00B66545">
      <w:pPr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Рӯдаю меъда;</w:t>
      </w:r>
    </w:p>
    <w:p w:rsidR="0030693C" w:rsidRPr="00B66545" w:rsidRDefault="0030693C" w:rsidP="00B66545">
      <w:pPr>
        <w:tabs>
          <w:tab w:val="left" w:pos="751"/>
        </w:tabs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Шуш ва роҳҳои нафаскашӣ;</w:t>
      </w:r>
    </w:p>
    <w:p w:rsidR="0030693C" w:rsidRPr="00B66545" w:rsidRDefault="0030693C" w:rsidP="00B66545">
      <w:pPr>
        <w:spacing w:line="200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ҷоғар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)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widowControl/>
        <w:rPr>
          <w:rFonts w:ascii="Times New Roman"/>
        </w:rPr>
        <w:sectPr w:rsidR="0030693C" w:rsidRPr="00EC4DAB" w:rsidSect="00231712">
          <w:type w:val="continuous"/>
          <w:pgSz w:w="11906" w:h="16838" w:code="9"/>
          <w:pgMar w:top="720" w:right="720" w:bottom="720" w:left="720" w:header="0" w:footer="3" w:gutter="0"/>
          <w:cols w:space="720"/>
        </w:sectPr>
      </w:pPr>
    </w:p>
    <w:p w:rsidR="0030693C" w:rsidRPr="00EC4DAB" w:rsidRDefault="0030693C" w:rsidP="00B66545">
      <w:pPr>
        <w:tabs>
          <w:tab w:val="left" w:pos="521"/>
        </w:tabs>
        <w:spacing w:line="238" w:lineRule="exact"/>
        <w:jc w:val="both"/>
        <w:outlineLvl w:val="1"/>
        <w:rPr>
          <w:rFonts w:ascii="Times New Roman"/>
        </w:rPr>
      </w:pPr>
      <w:bookmarkStart w:id="28" w:name="bookmark113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48.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Кадом касалиҳо 6а воситаи об гузаштанашон мумкин аст?</w:t>
      </w:r>
      <w:bookmarkEnd w:id="28"/>
    </w:p>
    <w:p w:rsidR="0030693C" w:rsidRPr="00B66545" w:rsidRDefault="0030693C" w:rsidP="00B66545">
      <w:pPr>
        <w:tabs>
          <w:tab w:val="left" w:pos="738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Фишорбаландӣ;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Касалии қанд;</w:t>
      </w:r>
    </w:p>
    <w:p w:rsidR="0030693C" w:rsidRPr="00B66545" w:rsidRDefault="0030693C" w:rsidP="00B66545">
      <w:pPr>
        <w:tabs>
          <w:tab w:val="left" w:pos="738"/>
        </w:tabs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3ардпарвин, домана, вабо;</w:t>
      </w:r>
    </w:p>
    <w:p w:rsidR="0030693C" w:rsidRPr="00B66545" w:rsidRDefault="0030693C" w:rsidP="00B66545">
      <w:pPr>
        <w:spacing w:line="256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)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 Касалии дил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EC4DAB" w:rsidRDefault="0030693C" w:rsidP="00B66545">
      <w:pPr>
        <w:tabs>
          <w:tab w:val="left" w:pos="521"/>
        </w:tabs>
        <w:spacing w:line="256" w:lineRule="exact"/>
        <w:jc w:val="both"/>
        <w:outlineLvl w:val="1"/>
        <w:rPr>
          <w:rFonts w:ascii="Times New Roman"/>
        </w:rPr>
      </w:pPr>
      <w:bookmarkStart w:id="29" w:name="bookmark114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</w:rPr>
        <w:t>49.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Офатҳои техног</w:t>
      </w:r>
      <w:r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е</w:t>
      </w:r>
      <w:r w:rsidRPr="00EC4DAB">
        <w:rPr>
          <w:rStyle w:val="22"/>
          <w:rFonts w:ascii="Times New Roman" w:eastAsia="Arial Unicode MS" w:hAnsi="Times New Roman" w:cs="Times New Roman"/>
          <w:b w:val="0"/>
          <w:sz w:val="24"/>
          <w:szCs w:val="24"/>
        </w:rPr>
        <w:t>ниро номбар кунед.</w:t>
      </w:r>
      <w:bookmarkEnd w:id="29"/>
    </w:p>
    <w:p w:rsidR="0030693C" w:rsidRPr="00B66545" w:rsidRDefault="0030693C" w:rsidP="00B66545">
      <w:pPr>
        <w:tabs>
          <w:tab w:val="left" w:pos="738"/>
        </w:tabs>
        <w:spacing w:line="256" w:lineRule="exact"/>
        <w:jc w:val="both"/>
        <w:rPr>
          <w:rFonts w:ascii="Times New Roman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A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Заминларза, обхезӣ;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B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Афтидани кометаҳо;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Садама дар нақлиёт;</w:t>
      </w:r>
    </w:p>
    <w:p w:rsidR="0030693C" w:rsidRPr="00B66545" w:rsidRDefault="0030693C" w:rsidP="00B66545">
      <w:pPr>
        <w:spacing w:line="256" w:lineRule="exact"/>
        <w:jc w:val="both"/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</w:pP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082ED4">
        <w:rPr>
          <w:rStyle w:val="20"/>
          <w:rFonts w:ascii="Times New Roman" w:eastAsia="Arial Unicode MS" w:hAnsi="Times New Roman" w:cs="Times New Roman"/>
          <w:sz w:val="24"/>
          <w:szCs w:val="24"/>
        </w:rPr>
        <w:t xml:space="preserve">) 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Садамаи табиӣ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ҳама ҷавобҳо дуруст;</w:t>
      </w:r>
    </w:p>
    <w:p w:rsidR="0030693C" w:rsidRPr="00082ED4" w:rsidRDefault="0030693C" w:rsidP="00B66545">
      <w:pPr>
        <w:tabs>
          <w:tab w:val="left" w:pos="521"/>
        </w:tabs>
        <w:spacing w:line="256" w:lineRule="exact"/>
        <w:jc w:val="both"/>
        <w:outlineLvl w:val="1"/>
        <w:rPr>
          <w:rFonts w:ascii="Times New Roman"/>
          <w:lang w:val="tg-Cyrl-TJ"/>
        </w:rPr>
      </w:pPr>
      <w:bookmarkStart w:id="30" w:name="bookmark115"/>
      <w:r w:rsidRPr="00C4429A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@</w:t>
      </w:r>
      <w:r w:rsidRPr="00082ED4">
        <w:rPr>
          <w:rStyle w:val="30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50.</w:t>
      </w:r>
      <w:r w:rsidRPr="00082ED4">
        <w:rPr>
          <w:rStyle w:val="22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Ба офатҳои иҷтимоӣ чи дохил мешавад?</w:t>
      </w:r>
      <w:bookmarkEnd w:id="30"/>
    </w:p>
    <w:p w:rsidR="0030693C" w:rsidRPr="00494A90" w:rsidRDefault="0030693C" w:rsidP="00B66545">
      <w:pPr>
        <w:tabs>
          <w:tab w:val="left" w:pos="738"/>
        </w:tabs>
        <w:spacing w:line="256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$A) Низоъҳои мазҳабӣ;</w:t>
      </w:r>
    </w:p>
    <w:p w:rsidR="0030693C" w:rsidRPr="00494A90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494A90">
        <w:rPr>
          <w:rStyle w:val="20"/>
          <w:rFonts w:ascii="Times New Roman" w:eastAsia="Arial Unicode MS" w:hAnsi="Times New Roman" w:cs="Times New Roman"/>
          <w:sz w:val="24"/>
          <w:szCs w:val="24"/>
          <w:lang w:val="tg-Cyrl-TJ"/>
        </w:rPr>
        <w:t>$B) Ваӣроншавии заминҳои корам;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C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 дар начнёт;</w:t>
      </w:r>
    </w:p>
    <w:p w:rsidR="0030693C" w:rsidRPr="00B66545" w:rsidRDefault="0030693C" w:rsidP="00B66545">
      <w:pPr>
        <w:spacing w:line="256" w:lineRule="exact"/>
        <w:jc w:val="both"/>
        <w:rPr>
          <w:rStyle w:val="20"/>
          <w:rFonts w:ascii="Times New Roman" w:eastAsia="Arial Unicode MS" w:hAnsi="Times New Roman" w:cs="Times New Roman"/>
          <w:sz w:val="24"/>
          <w:szCs w:val="24"/>
        </w:rPr>
      </w:pP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$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  <w:lang w:val="en-US"/>
        </w:rPr>
        <w:t>D</w:t>
      </w:r>
      <w:r w:rsidRPr="00B66545">
        <w:rPr>
          <w:rStyle w:val="20"/>
          <w:rFonts w:ascii="Times New Roman" w:eastAsia="Arial Unicode MS" w:hAnsi="Times New Roman" w:cs="Times New Roman"/>
          <w:sz w:val="24"/>
          <w:szCs w:val="24"/>
        </w:rPr>
        <w:t>) Садамаи варзишӣ;</w:t>
      </w:r>
    </w:p>
    <w:p w:rsidR="0030693C" w:rsidRPr="00B66545" w:rsidRDefault="0030693C" w:rsidP="00B66545">
      <w:pPr>
        <w:spacing w:line="256" w:lineRule="exact"/>
        <w:jc w:val="both"/>
        <w:rPr>
          <w:rFonts w:ascii="Times New Roman"/>
          <w:lang w:val="tg-Cyrl-TJ"/>
        </w:rPr>
      </w:pP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$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en-US"/>
        </w:rPr>
        <w:t>E</w:t>
      </w:r>
      <w:r w:rsidRPr="00082ED4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>)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</w:rPr>
        <w:t xml:space="preserve"> </w:t>
      </w:r>
      <w:r w:rsidRPr="00B66545">
        <w:rPr>
          <w:rStyle w:val="21"/>
          <w:rFonts w:ascii="Times New Roman" w:eastAsia="Arial Unicode MS" w:hAnsi="Times New Roman" w:cs="Times New Roman"/>
          <w:b w:val="0"/>
          <w:sz w:val="24"/>
          <w:szCs w:val="24"/>
          <w:lang w:val="tg-Cyrl-TJ"/>
        </w:rPr>
        <w:t>ҷавоби дуруст нест;</w:t>
      </w:r>
    </w:p>
    <w:sectPr w:rsidR="0030693C" w:rsidRPr="00B66545" w:rsidSect="00231712">
      <w:type w:val="continuous"/>
      <w:pgSz w:w="11906" w:h="16838" w:code="9"/>
      <w:pgMar w:top="720" w:right="720" w:bottom="720" w:left="720" w:header="0" w:footer="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7E8"/>
    <w:multiLevelType w:val="hybridMultilevel"/>
    <w:tmpl w:val="C8D078FC"/>
    <w:lvl w:ilvl="0" w:tplc="95427902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655BF6"/>
    <w:multiLevelType w:val="hybridMultilevel"/>
    <w:tmpl w:val="C89ED4BE"/>
    <w:lvl w:ilvl="0" w:tplc="51BACAAC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F248F"/>
    <w:multiLevelType w:val="hybridMultilevel"/>
    <w:tmpl w:val="80FCE41C"/>
    <w:lvl w:ilvl="0" w:tplc="BC52313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400A8A"/>
    <w:multiLevelType w:val="hybridMultilevel"/>
    <w:tmpl w:val="99642CE0"/>
    <w:lvl w:ilvl="0" w:tplc="31C4AF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5F70B1"/>
    <w:multiLevelType w:val="hybridMultilevel"/>
    <w:tmpl w:val="45F2A70C"/>
    <w:lvl w:ilvl="0" w:tplc="4B382246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FE3DEA"/>
    <w:multiLevelType w:val="hybridMultilevel"/>
    <w:tmpl w:val="F288EB6A"/>
    <w:lvl w:ilvl="0" w:tplc="DBBE8132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6A60D7"/>
    <w:multiLevelType w:val="hybridMultilevel"/>
    <w:tmpl w:val="97E47522"/>
    <w:lvl w:ilvl="0" w:tplc="2A3A44CC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133BED"/>
    <w:multiLevelType w:val="multilevel"/>
    <w:tmpl w:val="6044998A"/>
    <w:lvl w:ilvl="0">
      <w:start w:val="70"/>
      <w:numFmt w:val="decimal"/>
      <w:lvlText w:val="%1)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6BB33E0"/>
    <w:multiLevelType w:val="hybridMultilevel"/>
    <w:tmpl w:val="F7A2C390"/>
    <w:lvl w:ilvl="0" w:tplc="66E85638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3433E2"/>
    <w:multiLevelType w:val="hybridMultilevel"/>
    <w:tmpl w:val="DD3E24BC"/>
    <w:lvl w:ilvl="0" w:tplc="B722243E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965801"/>
    <w:multiLevelType w:val="hybridMultilevel"/>
    <w:tmpl w:val="B20C1EBA"/>
    <w:lvl w:ilvl="0" w:tplc="A8AEB664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4A4C19"/>
    <w:multiLevelType w:val="hybridMultilevel"/>
    <w:tmpl w:val="9B102E54"/>
    <w:lvl w:ilvl="0" w:tplc="E4FAFA9A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FC7761"/>
    <w:multiLevelType w:val="hybridMultilevel"/>
    <w:tmpl w:val="05B41BA2"/>
    <w:lvl w:ilvl="0" w:tplc="11042D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180D42"/>
    <w:multiLevelType w:val="hybridMultilevel"/>
    <w:tmpl w:val="435EFE5E"/>
    <w:lvl w:ilvl="0" w:tplc="15387E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2F4E07"/>
    <w:multiLevelType w:val="hybridMultilevel"/>
    <w:tmpl w:val="63CA9A46"/>
    <w:lvl w:ilvl="0" w:tplc="F67207E6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E1042B"/>
    <w:multiLevelType w:val="hybridMultilevel"/>
    <w:tmpl w:val="7EB0C160"/>
    <w:lvl w:ilvl="0" w:tplc="E03E603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55331B"/>
    <w:multiLevelType w:val="hybridMultilevel"/>
    <w:tmpl w:val="E326BBF0"/>
    <w:lvl w:ilvl="0" w:tplc="1FE87408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5C0468"/>
    <w:multiLevelType w:val="hybridMultilevel"/>
    <w:tmpl w:val="B142CEEC"/>
    <w:lvl w:ilvl="0" w:tplc="7FF8DA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0E60E9"/>
    <w:multiLevelType w:val="hybridMultilevel"/>
    <w:tmpl w:val="01F8FEC6"/>
    <w:lvl w:ilvl="0" w:tplc="7C3C6DF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890793"/>
    <w:multiLevelType w:val="hybridMultilevel"/>
    <w:tmpl w:val="CBC249F6"/>
    <w:lvl w:ilvl="0" w:tplc="1B3A04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4066DB"/>
    <w:multiLevelType w:val="hybridMultilevel"/>
    <w:tmpl w:val="FA94B33E"/>
    <w:lvl w:ilvl="0" w:tplc="0FD0EC54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4E43F42"/>
    <w:multiLevelType w:val="multilevel"/>
    <w:tmpl w:val="183E5336"/>
    <w:lvl w:ilvl="0">
      <w:start w:val="45"/>
      <w:numFmt w:val="decimal"/>
      <w:lvlText w:val="%1)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B8F150D"/>
    <w:multiLevelType w:val="hybridMultilevel"/>
    <w:tmpl w:val="54DAC3C8"/>
    <w:lvl w:ilvl="0" w:tplc="D240783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953503"/>
    <w:multiLevelType w:val="hybridMultilevel"/>
    <w:tmpl w:val="F6EA32E8"/>
    <w:lvl w:ilvl="0" w:tplc="23A60E1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1E109FB"/>
    <w:multiLevelType w:val="multilevel"/>
    <w:tmpl w:val="0DE68396"/>
    <w:lvl w:ilvl="0">
      <w:start w:val="39"/>
      <w:numFmt w:val="decimal"/>
      <w:lvlText w:val="%1)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2045CF2"/>
    <w:multiLevelType w:val="hybridMultilevel"/>
    <w:tmpl w:val="4BCC36EA"/>
    <w:lvl w:ilvl="0" w:tplc="91AACA24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60453E4"/>
    <w:multiLevelType w:val="hybridMultilevel"/>
    <w:tmpl w:val="ABF2F1B2"/>
    <w:lvl w:ilvl="0" w:tplc="71320678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85F3A68"/>
    <w:multiLevelType w:val="hybridMultilevel"/>
    <w:tmpl w:val="BC4AE590"/>
    <w:lvl w:ilvl="0" w:tplc="F5A8DF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8A53142"/>
    <w:multiLevelType w:val="hybridMultilevel"/>
    <w:tmpl w:val="4B1E2010"/>
    <w:lvl w:ilvl="0" w:tplc="D6B8F9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FA5CB8"/>
    <w:multiLevelType w:val="hybridMultilevel"/>
    <w:tmpl w:val="6B7CF542"/>
    <w:lvl w:ilvl="0" w:tplc="BBCE6A38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0C7A14"/>
    <w:multiLevelType w:val="hybridMultilevel"/>
    <w:tmpl w:val="F998EB3E"/>
    <w:lvl w:ilvl="0" w:tplc="A4A8335E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AAC7651"/>
    <w:multiLevelType w:val="hybridMultilevel"/>
    <w:tmpl w:val="91F01CB6"/>
    <w:lvl w:ilvl="0" w:tplc="2A7ADD62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BE41DEC"/>
    <w:multiLevelType w:val="hybridMultilevel"/>
    <w:tmpl w:val="FB96522C"/>
    <w:lvl w:ilvl="0" w:tplc="B7AA8954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C4B200B"/>
    <w:multiLevelType w:val="multilevel"/>
    <w:tmpl w:val="3EC20438"/>
    <w:lvl w:ilvl="0">
      <w:start w:val="1"/>
      <w:numFmt w:val="bullet"/>
      <w:lvlText w:val="@"/>
      <w:lvlJc w:val="left"/>
      <w:rPr>
        <w:rFonts w:ascii="Times New Roman" w:hAnsi="Times New Roman" w:hint="default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539A7877"/>
    <w:multiLevelType w:val="hybridMultilevel"/>
    <w:tmpl w:val="3DCAEEB0"/>
    <w:lvl w:ilvl="0" w:tplc="CEDC7E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C8C3754"/>
    <w:multiLevelType w:val="hybridMultilevel"/>
    <w:tmpl w:val="D1C4E770"/>
    <w:lvl w:ilvl="0" w:tplc="86B2BF3C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0AA1832"/>
    <w:multiLevelType w:val="hybridMultilevel"/>
    <w:tmpl w:val="21DC5920"/>
    <w:lvl w:ilvl="0" w:tplc="EF228C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23D1253"/>
    <w:multiLevelType w:val="multilevel"/>
    <w:tmpl w:val="3EC20438"/>
    <w:lvl w:ilvl="0">
      <w:start w:val="1"/>
      <w:numFmt w:val="bullet"/>
      <w:lvlText w:val="@"/>
      <w:lvlJc w:val="left"/>
      <w:rPr>
        <w:rFonts w:ascii="Times New Roman" w:hAnsi="Times New Roman" w:hint="default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6ECA7B52"/>
    <w:multiLevelType w:val="hybridMultilevel"/>
    <w:tmpl w:val="1298C006"/>
    <w:lvl w:ilvl="0" w:tplc="CCAC5CAE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35D02C5"/>
    <w:multiLevelType w:val="hybridMultilevel"/>
    <w:tmpl w:val="D6A6509C"/>
    <w:lvl w:ilvl="0" w:tplc="84008C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381997"/>
    <w:multiLevelType w:val="multilevel"/>
    <w:tmpl w:val="E64ED072"/>
    <w:lvl w:ilvl="0">
      <w:start w:val="64"/>
      <w:numFmt w:val="decimal"/>
      <w:lvlText w:val="%1)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6CF4043"/>
    <w:multiLevelType w:val="hybridMultilevel"/>
    <w:tmpl w:val="1196F264"/>
    <w:lvl w:ilvl="0" w:tplc="3342C402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EB21E8"/>
    <w:multiLevelType w:val="multilevel"/>
    <w:tmpl w:val="0D1648A2"/>
    <w:lvl w:ilvl="0">
      <w:start w:val="8"/>
      <w:numFmt w:val="decimal"/>
      <w:lvlText w:val="%1)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7CA21D64"/>
    <w:multiLevelType w:val="hybridMultilevel"/>
    <w:tmpl w:val="C62E5838"/>
    <w:lvl w:ilvl="0" w:tplc="342021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F570CE4"/>
    <w:multiLevelType w:val="hybridMultilevel"/>
    <w:tmpl w:val="7E1C981C"/>
    <w:lvl w:ilvl="0" w:tplc="C764E76A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42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4"/>
    <w:lvlOverride w:ilvl="0">
      <w:startOverride w:val="3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1"/>
    <w:lvlOverride w:ilvl="0">
      <w:startOverride w:val="4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0"/>
    <w:lvlOverride w:ilvl="0">
      <w:startOverride w:val="6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7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</w:num>
  <w:num w:numId="8">
    <w:abstractNumId w:val="33"/>
  </w:num>
  <w:num w:numId="9">
    <w:abstractNumId w:val="13"/>
  </w:num>
  <w:num w:numId="10">
    <w:abstractNumId w:val="30"/>
  </w:num>
  <w:num w:numId="11">
    <w:abstractNumId w:val="16"/>
  </w:num>
  <w:num w:numId="12">
    <w:abstractNumId w:val="41"/>
  </w:num>
  <w:num w:numId="13">
    <w:abstractNumId w:val="20"/>
  </w:num>
  <w:num w:numId="14">
    <w:abstractNumId w:val="4"/>
  </w:num>
  <w:num w:numId="15">
    <w:abstractNumId w:val="39"/>
  </w:num>
  <w:num w:numId="16">
    <w:abstractNumId w:val="0"/>
  </w:num>
  <w:num w:numId="17">
    <w:abstractNumId w:val="6"/>
  </w:num>
  <w:num w:numId="18">
    <w:abstractNumId w:val="3"/>
  </w:num>
  <w:num w:numId="19">
    <w:abstractNumId w:val="38"/>
  </w:num>
  <w:num w:numId="20">
    <w:abstractNumId w:val="35"/>
  </w:num>
  <w:num w:numId="21">
    <w:abstractNumId w:val="18"/>
  </w:num>
  <w:num w:numId="22">
    <w:abstractNumId w:val="26"/>
  </w:num>
  <w:num w:numId="23">
    <w:abstractNumId w:val="44"/>
  </w:num>
  <w:num w:numId="24">
    <w:abstractNumId w:val="28"/>
  </w:num>
  <w:num w:numId="25">
    <w:abstractNumId w:val="9"/>
  </w:num>
  <w:num w:numId="26">
    <w:abstractNumId w:val="12"/>
  </w:num>
  <w:num w:numId="27">
    <w:abstractNumId w:val="8"/>
  </w:num>
  <w:num w:numId="28">
    <w:abstractNumId w:val="1"/>
  </w:num>
  <w:num w:numId="29">
    <w:abstractNumId w:val="27"/>
  </w:num>
  <w:num w:numId="30">
    <w:abstractNumId w:val="5"/>
  </w:num>
  <w:num w:numId="31">
    <w:abstractNumId w:val="34"/>
  </w:num>
  <w:num w:numId="32">
    <w:abstractNumId w:val="10"/>
  </w:num>
  <w:num w:numId="33">
    <w:abstractNumId w:val="23"/>
  </w:num>
  <w:num w:numId="34">
    <w:abstractNumId w:val="14"/>
  </w:num>
  <w:num w:numId="35">
    <w:abstractNumId w:val="19"/>
  </w:num>
  <w:num w:numId="36">
    <w:abstractNumId w:val="29"/>
  </w:num>
  <w:num w:numId="37">
    <w:abstractNumId w:val="11"/>
  </w:num>
  <w:num w:numId="38">
    <w:abstractNumId w:val="2"/>
  </w:num>
  <w:num w:numId="39">
    <w:abstractNumId w:val="43"/>
  </w:num>
  <w:num w:numId="40">
    <w:abstractNumId w:val="17"/>
  </w:num>
  <w:num w:numId="41">
    <w:abstractNumId w:val="25"/>
  </w:num>
  <w:num w:numId="42">
    <w:abstractNumId w:val="36"/>
  </w:num>
  <w:num w:numId="43">
    <w:abstractNumId w:val="31"/>
  </w:num>
  <w:num w:numId="44">
    <w:abstractNumId w:val="22"/>
  </w:num>
  <w:num w:numId="45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953"/>
    <w:rsid w:val="0001339C"/>
    <w:rsid w:val="00031BBF"/>
    <w:rsid w:val="000763D1"/>
    <w:rsid w:val="00082ED4"/>
    <w:rsid w:val="00170A2E"/>
    <w:rsid w:val="00180BD2"/>
    <w:rsid w:val="00193F45"/>
    <w:rsid w:val="001A4F6D"/>
    <w:rsid w:val="00231712"/>
    <w:rsid w:val="00256083"/>
    <w:rsid w:val="002A274F"/>
    <w:rsid w:val="00300068"/>
    <w:rsid w:val="00304011"/>
    <w:rsid w:val="0030693C"/>
    <w:rsid w:val="00327149"/>
    <w:rsid w:val="00335F0D"/>
    <w:rsid w:val="00355C0F"/>
    <w:rsid w:val="00356B3A"/>
    <w:rsid w:val="003624D7"/>
    <w:rsid w:val="00386B42"/>
    <w:rsid w:val="00387BAA"/>
    <w:rsid w:val="0039420D"/>
    <w:rsid w:val="004049FD"/>
    <w:rsid w:val="00494A90"/>
    <w:rsid w:val="00496658"/>
    <w:rsid w:val="004F7447"/>
    <w:rsid w:val="0052089C"/>
    <w:rsid w:val="006E3953"/>
    <w:rsid w:val="007A2A6F"/>
    <w:rsid w:val="00814705"/>
    <w:rsid w:val="008A2565"/>
    <w:rsid w:val="008A4ADE"/>
    <w:rsid w:val="009213BA"/>
    <w:rsid w:val="00A165F7"/>
    <w:rsid w:val="00A60B72"/>
    <w:rsid w:val="00AB2FF6"/>
    <w:rsid w:val="00B53D29"/>
    <w:rsid w:val="00B63887"/>
    <w:rsid w:val="00B66545"/>
    <w:rsid w:val="00B83EA6"/>
    <w:rsid w:val="00C4429A"/>
    <w:rsid w:val="00C4597D"/>
    <w:rsid w:val="00CA1FBD"/>
    <w:rsid w:val="00CE27EC"/>
    <w:rsid w:val="00D65A73"/>
    <w:rsid w:val="00D71EC5"/>
    <w:rsid w:val="00D8412A"/>
    <w:rsid w:val="00DB339E"/>
    <w:rsid w:val="00E35C25"/>
    <w:rsid w:val="00E708DC"/>
    <w:rsid w:val="00E830D2"/>
    <w:rsid w:val="00E83D42"/>
    <w:rsid w:val="00EC4DAB"/>
    <w:rsid w:val="00EE242E"/>
    <w:rsid w:val="00F07F57"/>
    <w:rsid w:val="00F40273"/>
    <w:rsid w:val="00F6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BA"/>
    <w:pPr>
      <w:widowControl w:val="0"/>
    </w:pPr>
    <w:rPr>
      <w:rFonts w:ascii="Arial Unicode MS" w:eastAsia="Arial Unicode MS" w:hAnsi="Times New Roman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213BA"/>
    <w:rPr>
      <w:rFonts w:cs="Times New Roman"/>
      <w:color w:val="0066CC"/>
      <w:u w:val="single"/>
    </w:rPr>
  </w:style>
  <w:style w:type="paragraph" w:customStyle="1" w:styleId="msonormal0">
    <w:name w:val="msonormal"/>
    <w:basedOn w:val="Normal"/>
    <w:uiPriority w:val="99"/>
    <w:rsid w:val="009213BA"/>
    <w:pPr>
      <w:widowControl/>
      <w:spacing w:before="100" w:beforeAutospacing="1" w:after="100" w:afterAutospacing="1"/>
    </w:pPr>
    <w:rPr>
      <w:rFonts w:ascii="Times New Roman" w:eastAsia="Times New Roman"/>
      <w:color w:val="auto"/>
    </w:rPr>
  </w:style>
  <w:style w:type="character" w:customStyle="1" w:styleId="TOC1Char">
    <w:name w:val="TOC 1 Char"/>
    <w:basedOn w:val="DefaultParagraphFont"/>
    <w:link w:val="TOC1"/>
    <w:uiPriority w:val="99"/>
    <w:semiHidden/>
    <w:locked/>
    <w:rsid w:val="009213BA"/>
    <w:rPr>
      <w:rFonts w:ascii="Arial" w:eastAsia="Times New Roman" w:hAnsi="Arial" w:cs="Arial"/>
      <w:sz w:val="20"/>
      <w:szCs w:val="20"/>
      <w:shd w:val="clear" w:color="auto" w:fill="FFFFFF"/>
    </w:rPr>
  </w:style>
  <w:style w:type="paragraph" w:styleId="TOC1">
    <w:name w:val="toc 1"/>
    <w:basedOn w:val="Normal"/>
    <w:link w:val="TOC1Char"/>
    <w:autoRedefine/>
    <w:uiPriority w:val="99"/>
    <w:semiHidden/>
    <w:rsid w:val="009213BA"/>
    <w:pPr>
      <w:shd w:val="clear" w:color="auto" w:fill="FFFFFF"/>
      <w:spacing w:after="240" w:line="240" w:lineRule="atLeast"/>
      <w:ind w:firstLine="320"/>
      <w:jc w:val="both"/>
    </w:pPr>
    <w:rPr>
      <w:rFonts w:ascii="Arial" w:eastAsia="Calibri" w:hAnsi="Arial" w:cs="Arial"/>
      <w:color w:val="auto"/>
      <w:sz w:val="20"/>
      <w:szCs w:val="20"/>
      <w:lang w:eastAsia="en-US"/>
    </w:rPr>
  </w:style>
  <w:style w:type="paragraph" w:styleId="TOC2">
    <w:name w:val="toc 2"/>
    <w:basedOn w:val="Normal"/>
    <w:autoRedefine/>
    <w:uiPriority w:val="99"/>
    <w:semiHidden/>
    <w:rsid w:val="009213BA"/>
    <w:pPr>
      <w:shd w:val="clear" w:color="auto" w:fill="FFFFFF"/>
      <w:spacing w:after="240" w:line="240" w:lineRule="atLeast"/>
      <w:ind w:firstLine="320"/>
      <w:jc w:val="both"/>
    </w:pPr>
    <w:rPr>
      <w:rFonts w:ascii="Arial" w:eastAsia="Calibri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9213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13BA"/>
    <w:rPr>
      <w:rFonts w:ascii="Arial Unicode MS" w:eastAsia="Arial Unicode MS" w:cs="Times New Roman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9213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3BA"/>
    <w:rPr>
      <w:rFonts w:ascii="Arial Unicode MS" w:eastAsia="Arial Unicode MS" w:cs="Times New Roman"/>
      <w:color w:val="000000"/>
      <w:sz w:val="24"/>
      <w:szCs w:val="24"/>
      <w:lang w:eastAsia="ru-RU"/>
    </w:rPr>
  </w:style>
  <w:style w:type="character" w:customStyle="1" w:styleId="a">
    <w:name w:val="Другое_"/>
    <w:basedOn w:val="DefaultParagraphFont"/>
    <w:link w:val="a0"/>
    <w:uiPriority w:val="99"/>
    <w:locked/>
    <w:rsid w:val="009213B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0">
    <w:name w:val="Другое"/>
    <w:basedOn w:val="Normal"/>
    <w:link w:val="a"/>
    <w:uiPriority w:val="99"/>
    <w:rsid w:val="009213BA"/>
    <w:pPr>
      <w:shd w:val="clear" w:color="auto" w:fill="FFFFFF"/>
    </w:pPr>
    <w:rPr>
      <w:rFonts w:ascii="Times New Roman" w:eastAsia="Times New Roman"/>
      <w:color w:val="auto"/>
      <w:sz w:val="20"/>
      <w:szCs w:val="20"/>
      <w:lang w:eastAsia="en-US"/>
    </w:rPr>
  </w:style>
  <w:style w:type="character" w:customStyle="1" w:styleId="4">
    <w:name w:val="Подпись к картинке (4)_"/>
    <w:basedOn w:val="DefaultParagraphFont"/>
    <w:link w:val="40"/>
    <w:uiPriority w:val="99"/>
    <w:locked/>
    <w:rsid w:val="009213BA"/>
    <w:rPr>
      <w:rFonts w:ascii="Arial" w:eastAsia="Times New Roman" w:hAnsi="Arial" w:cs="Arial"/>
      <w:b/>
      <w:bCs/>
      <w:sz w:val="17"/>
      <w:szCs w:val="17"/>
      <w:shd w:val="clear" w:color="auto" w:fill="FFFFFF"/>
    </w:rPr>
  </w:style>
  <w:style w:type="paragraph" w:customStyle="1" w:styleId="40">
    <w:name w:val="Подпись к картинке (4)"/>
    <w:basedOn w:val="Normal"/>
    <w:link w:val="4"/>
    <w:uiPriority w:val="99"/>
    <w:rsid w:val="009213BA"/>
    <w:pPr>
      <w:shd w:val="clear" w:color="auto" w:fill="FFFFFF"/>
      <w:spacing w:line="240" w:lineRule="atLeast"/>
      <w:jc w:val="center"/>
    </w:pPr>
    <w:rPr>
      <w:rFonts w:ascii="Arial" w:eastAsia="Calibri" w:hAnsi="Arial" w:cs="Arial"/>
      <w:b/>
      <w:bCs/>
      <w:color w:val="auto"/>
      <w:sz w:val="17"/>
      <w:szCs w:val="17"/>
      <w:lang w:eastAsia="en-US"/>
    </w:rPr>
  </w:style>
  <w:style w:type="character" w:customStyle="1" w:styleId="7">
    <w:name w:val="Колонтитул (7)_"/>
    <w:basedOn w:val="DefaultParagraphFont"/>
    <w:link w:val="70"/>
    <w:uiPriority w:val="99"/>
    <w:locked/>
    <w:rsid w:val="009213BA"/>
    <w:rPr>
      <w:rFonts w:ascii="Arial" w:eastAsia="Times New Roman" w:hAnsi="Arial" w:cs="Arial"/>
      <w:b/>
      <w:bCs/>
      <w:sz w:val="17"/>
      <w:szCs w:val="17"/>
      <w:shd w:val="clear" w:color="auto" w:fill="FFFFFF"/>
    </w:rPr>
  </w:style>
  <w:style w:type="paragraph" w:customStyle="1" w:styleId="70">
    <w:name w:val="Колонтитул (7)"/>
    <w:basedOn w:val="Normal"/>
    <w:link w:val="7"/>
    <w:uiPriority w:val="99"/>
    <w:rsid w:val="009213BA"/>
    <w:pPr>
      <w:shd w:val="clear" w:color="auto" w:fill="FFFFFF"/>
      <w:spacing w:line="240" w:lineRule="atLeast"/>
    </w:pPr>
    <w:rPr>
      <w:rFonts w:ascii="Arial" w:eastAsia="Calibri" w:hAnsi="Arial" w:cs="Arial"/>
      <w:b/>
      <w:bCs/>
      <w:color w:val="auto"/>
      <w:sz w:val="17"/>
      <w:szCs w:val="17"/>
      <w:lang w:eastAsia="en-US"/>
    </w:rPr>
  </w:style>
  <w:style w:type="character" w:customStyle="1" w:styleId="17">
    <w:name w:val="Основной текст (17)_"/>
    <w:basedOn w:val="DefaultParagraphFont"/>
    <w:link w:val="170"/>
    <w:uiPriority w:val="99"/>
    <w:locked/>
    <w:rsid w:val="009213B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70">
    <w:name w:val="Основной текст (17)"/>
    <w:basedOn w:val="Normal"/>
    <w:link w:val="17"/>
    <w:uiPriority w:val="99"/>
    <w:rsid w:val="009213BA"/>
    <w:pPr>
      <w:shd w:val="clear" w:color="auto" w:fill="FFFFFF"/>
      <w:spacing w:line="240" w:lineRule="atLeast"/>
    </w:pPr>
    <w:rPr>
      <w:rFonts w:ascii="Times New Roman" w:eastAsia="Times New Roman"/>
      <w:color w:val="auto"/>
      <w:sz w:val="20"/>
      <w:szCs w:val="20"/>
      <w:lang w:eastAsia="en-US"/>
    </w:rPr>
  </w:style>
  <w:style w:type="character" w:customStyle="1" w:styleId="a1">
    <w:name w:val="Подпись к картинке_"/>
    <w:basedOn w:val="DefaultParagraphFont"/>
    <w:uiPriority w:val="99"/>
    <w:rsid w:val="009213BA"/>
    <w:rPr>
      <w:rFonts w:ascii="Impact" w:eastAsia="Times New Roman" w:hAnsi="Impact" w:cs="Impact"/>
      <w:sz w:val="72"/>
      <w:szCs w:val="72"/>
      <w:u w:val="none"/>
      <w:effect w:val="none"/>
      <w:lang w:val="ru-RU" w:eastAsia="ru-RU"/>
    </w:rPr>
  </w:style>
  <w:style w:type="character" w:customStyle="1" w:styleId="a2">
    <w:name w:val="Подпись к картинке"/>
    <w:basedOn w:val="a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3">
    <w:name w:val="Основной текст (3)_"/>
    <w:basedOn w:val="DefaultParagraphFont"/>
    <w:uiPriority w:val="99"/>
    <w:rsid w:val="009213BA"/>
    <w:rPr>
      <w:rFonts w:ascii="Arial" w:eastAsia="Times New Roman" w:hAnsi="Arial" w:cs="Arial"/>
      <w:b/>
      <w:bCs/>
      <w:sz w:val="21"/>
      <w:szCs w:val="21"/>
      <w:u w:val="none"/>
      <w:effect w:val="none"/>
    </w:rPr>
  </w:style>
  <w:style w:type="character" w:customStyle="1" w:styleId="30">
    <w:name w:val="Основной текст (3)"/>
    <w:basedOn w:val="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41">
    <w:name w:val="Основной текст (4)_"/>
    <w:basedOn w:val="DefaultParagraphFont"/>
    <w:uiPriority w:val="99"/>
    <w:rsid w:val="009213BA"/>
    <w:rPr>
      <w:rFonts w:ascii="Arial" w:eastAsia="Times New Roman" w:hAnsi="Arial" w:cs="Arial"/>
      <w:i/>
      <w:iCs/>
      <w:sz w:val="22"/>
      <w:szCs w:val="22"/>
      <w:u w:val="none"/>
      <w:effect w:val="none"/>
      <w:lang w:val="ru-RU" w:eastAsia="ru-RU"/>
    </w:rPr>
  </w:style>
  <w:style w:type="character" w:customStyle="1" w:styleId="42">
    <w:name w:val="Основной текст (4)"/>
    <w:basedOn w:val="4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">
    <w:name w:val="Заголовок №1_"/>
    <w:basedOn w:val="DefaultParagraphFont"/>
    <w:uiPriority w:val="99"/>
    <w:rsid w:val="009213BA"/>
    <w:rPr>
      <w:rFonts w:ascii="Arial" w:eastAsia="Times New Roman" w:hAnsi="Arial" w:cs="Arial"/>
      <w:b/>
      <w:bCs/>
      <w:sz w:val="38"/>
      <w:szCs w:val="38"/>
      <w:u w:val="none"/>
      <w:effect w:val="none"/>
      <w:lang w:val="ru-RU" w:eastAsia="ru-RU"/>
    </w:rPr>
  </w:style>
  <w:style w:type="character" w:customStyle="1" w:styleId="10">
    <w:name w:val="Заголовок №1"/>
    <w:basedOn w:val="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">
    <w:name w:val="Основной текст (2)_"/>
    <w:basedOn w:val="DefaultParagraphFont"/>
    <w:uiPriority w:val="99"/>
    <w:rsid w:val="009213BA"/>
    <w:rPr>
      <w:rFonts w:ascii="Arial" w:eastAsia="Times New Roman" w:hAnsi="Arial" w:cs="Arial"/>
      <w:sz w:val="20"/>
      <w:szCs w:val="20"/>
      <w:u w:val="none"/>
      <w:effect w:val="none"/>
    </w:rPr>
  </w:style>
  <w:style w:type="character" w:customStyle="1" w:styleId="20">
    <w:name w:val="Основной текст (2)"/>
    <w:basedOn w:val="2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1">
    <w:name w:val="Заголовок №2_"/>
    <w:basedOn w:val="DefaultParagraphFont"/>
    <w:uiPriority w:val="99"/>
    <w:rsid w:val="009213BA"/>
    <w:rPr>
      <w:rFonts w:ascii="Arial" w:eastAsia="Times New Roman" w:hAnsi="Arial" w:cs="Arial"/>
      <w:b/>
      <w:bCs/>
      <w:sz w:val="21"/>
      <w:szCs w:val="21"/>
      <w:u w:val="none"/>
      <w:effect w:val="none"/>
      <w:lang w:val="ru-RU" w:eastAsia="ru-RU"/>
    </w:rPr>
  </w:style>
  <w:style w:type="character" w:customStyle="1" w:styleId="22">
    <w:name w:val="Заголовок №2"/>
    <w:basedOn w:val="2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310pt">
    <w:name w:val="Основной текст (3) + 10 pt"/>
    <w:aliases w:val="Не полужирный,Основной текст (3) + 12 pt"/>
    <w:basedOn w:val="3"/>
    <w:uiPriority w:val="99"/>
    <w:rsid w:val="009213BA"/>
    <w:rPr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10">
    <w:name w:val="Основной текст (2) + 10"/>
    <w:aliases w:val="5 pt,Полужирный,Основной текст (2) + 9 pt,Основной текст (2) + 8,Основной текст (2) + 11,Интервал 0 pt"/>
    <w:basedOn w:val="3"/>
    <w:uiPriority w:val="99"/>
    <w:rsid w:val="009213BA"/>
    <w:rPr>
      <w:smallCaps/>
      <w:color w:val="000000"/>
      <w:spacing w:val="0"/>
      <w:w w:val="100"/>
      <w:position w:val="0"/>
      <w:sz w:val="19"/>
      <w:szCs w:val="19"/>
    </w:rPr>
  </w:style>
  <w:style w:type="character" w:customStyle="1" w:styleId="2Candara">
    <w:name w:val="Основной текст (2) + Candara"/>
    <w:aliases w:val="11 pt"/>
    <w:basedOn w:val="2"/>
    <w:uiPriority w:val="99"/>
    <w:rsid w:val="009213BA"/>
    <w:rPr>
      <w:rFonts w:ascii="CordiaUPC" w:hAnsi="CordiaUPC" w:cs="CordiaUPC"/>
      <w:b/>
      <w:bCs/>
      <w:color w:val="000000"/>
      <w:spacing w:val="0"/>
      <w:w w:val="100"/>
      <w:position w:val="0"/>
      <w:sz w:val="22"/>
      <w:szCs w:val="22"/>
    </w:rPr>
  </w:style>
  <w:style w:type="character" w:customStyle="1" w:styleId="5">
    <w:name w:val="Основной текст (5)_"/>
    <w:basedOn w:val="DefaultParagraphFont"/>
    <w:uiPriority w:val="99"/>
    <w:rsid w:val="009213BA"/>
    <w:rPr>
      <w:rFonts w:ascii="Arial" w:eastAsia="Times New Roman" w:hAnsi="Arial" w:cs="Arial"/>
      <w:b/>
      <w:bCs/>
      <w:sz w:val="17"/>
      <w:szCs w:val="17"/>
      <w:u w:val="none"/>
      <w:effect w:val="none"/>
      <w:lang w:val="ru-RU" w:eastAsia="ru-RU"/>
    </w:rPr>
  </w:style>
  <w:style w:type="character" w:customStyle="1" w:styleId="50">
    <w:name w:val="Основной текст (5)"/>
    <w:basedOn w:val="5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3">
    <w:name w:val="Подпись к картинке (2)_"/>
    <w:basedOn w:val="DefaultParagraphFont"/>
    <w:uiPriority w:val="99"/>
    <w:rsid w:val="009213BA"/>
    <w:rPr>
      <w:rFonts w:ascii="Arial" w:eastAsia="Times New Roman" w:hAnsi="Arial" w:cs="Arial"/>
      <w:sz w:val="12"/>
      <w:szCs w:val="12"/>
      <w:u w:val="none"/>
      <w:effect w:val="none"/>
      <w:lang w:val="ru-RU" w:eastAsia="ru-RU"/>
    </w:rPr>
  </w:style>
  <w:style w:type="character" w:customStyle="1" w:styleId="24">
    <w:name w:val="Подпись к картинке (2)"/>
    <w:basedOn w:val="2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31">
    <w:name w:val="Подпись к картинке (3)_"/>
    <w:basedOn w:val="DefaultParagraphFont"/>
    <w:uiPriority w:val="99"/>
    <w:rsid w:val="009213BA"/>
    <w:rPr>
      <w:rFonts w:ascii="Times New Roman" w:hAnsi="Times New Roman" w:cs="Times New Roman"/>
      <w:b/>
      <w:bCs/>
      <w:sz w:val="18"/>
      <w:szCs w:val="18"/>
      <w:u w:val="none"/>
      <w:effect w:val="none"/>
      <w:lang w:val="ru-RU" w:eastAsia="ru-RU"/>
    </w:rPr>
  </w:style>
  <w:style w:type="character" w:customStyle="1" w:styleId="32">
    <w:name w:val="Подпись к картинке (3)"/>
    <w:basedOn w:val="3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a3">
    <w:name w:val="Колонтитул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  <w:lang w:val="ru-RU" w:eastAsia="ru-RU"/>
    </w:rPr>
  </w:style>
  <w:style w:type="character" w:customStyle="1" w:styleId="a4">
    <w:name w:val="Колонтитул"/>
    <w:basedOn w:val="a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43">
    <w:name w:val="Подпись к картинке (4) + Малые прописные"/>
    <w:aliases w:val="Интервал 3 pt"/>
    <w:basedOn w:val="4"/>
    <w:uiPriority w:val="99"/>
    <w:rsid w:val="009213BA"/>
    <w:rPr>
      <w:smallCaps/>
      <w:color w:val="000000"/>
      <w:spacing w:val="60"/>
      <w:w w:val="100"/>
      <w:position w:val="0"/>
    </w:rPr>
  </w:style>
  <w:style w:type="character" w:customStyle="1" w:styleId="51">
    <w:name w:val="Подпись к картинке (5)_"/>
    <w:basedOn w:val="DefaultParagraphFont"/>
    <w:uiPriority w:val="99"/>
    <w:rsid w:val="009213BA"/>
    <w:rPr>
      <w:rFonts w:ascii="Arial" w:eastAsia="Times New Roman" w:hAnsi="Arial" w:cs="Arial"/>
      <w:b/>
      <w:bCs/>
      <w:spacing w:val="10"/>
      <w:sz w:val="15"/>
      <w:szCs w:val="15"/>
      <w:u w:val="none"/>
      <w:effect w:val="none"/>
      <w:lang w:val="ru-RU" w:eastAsia="ru-RU"/>
    </w:rPr>
  </w:style>
  <w:style w:type="character" w:customStyle="1" w:styleId="52">
    <w:name w:val="Подпись к картинке (5)"/>
    <w:basedOn w:val="51"/>
    <w:uiPriority w:val="99"/>
    <w:rsid w:val="009213BA"/>
    <w:rPr>
      <w:color w:val="000000"/>
      <w:w w:val="100"/>
      <w:position w:val="0"/>
    </w:rPr>
  </w:style>
  <w:style w:type="character" w:customStyle="1" w:styleId="25">
    <w:name w:val="Основной текст (2) + Малые прописные"/>
    <w:basedOn w:val="2"/>
    <w:uiPriority w:val="99"/>
    <w:rsid w:val="009213BA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26">
    <w:name w:val="Основной текст (2) + Курсив"/>
    <w:aliases w:val="Интервал 1 pt"/>
    <w:basedOn w:val="2"/>
    <w:uiPriority w:val="99"/>
    <w:rsid w:val="009213BA"/>
    <w:rPr>
      <w:i/>
      <w:iCs/>
      <w:color w:val="000000"/>
      <w:spacing w:val="-10"/>
      <w:w w:val="100"/>
      <w:position w:val="0"/>
    </w:rPr>
  </w:style>
  <w:style w:type="character" w:customStyle="1" w:styleId="6">
    <w:name w:val="Основной текст (6)_"/>
    <w:basedOn w:val="DefaultParagraphFont"/>
    <w:uiPriority w:val="99"/>
    <w:rsid w:val="009213BA"/>
    <w:rPr>
      <w:rFonts w:ascii="Impact" w:eastAsia="Times New Roman" w:hAnsi="Impact" w:cs="Impact"/>
      <w:i/>
      <w:iCs/>
      <w:spacing w:val="-20"/>
      <w:sz w:val="16"/>
      <w:szCs w:val="16"/>
      <w:u w:val="none"/>
      <w:effect w:val="none"/>
      <w:lang w:val="ru-RU" w:eastAsia="ru-RU"/>
    </w:rPr>
  </w:style>
  <w:style w:type="character" w:customStyle="1" w:styleId="60">
    <w:name w:val="Основной текст (6)"/>
    <w:basedOn w:val="6"/>
    <w:uiPriority w:val="99"/>
    <w:rsid w:val="009213BA"/>
    <w:rPr>
      <w:color w:val="000000"/>
      <w:w w:val="100"/>
      <w:position w:val="0"/>
    </w:rPr>
  </w:style>
  <w:style w:type="character" w:customStyle="1" w:styleId="61">
    <w:name w:val="Подпись к картинке (6)_"/>
    <w:basedOn w:val="DefaultParagraphFont"/>
    <w:uiPriority w:val="99"/>
    <w:rsid w:val="009213BA"/>
    <w:rPr>
      <w:rFonts w:ascii="Arial" w:eastAsia="Times New Roman" w:hAnsi="Arial" w:cs="Arial"/>
      <w:b/>
      <w:bCs/>
      <w:sz w:val="21"/>
      <w:szCs w:val="21"/>
      <w:u w:val="none"/>
      <w:effect w:val="none"/>
    </w:rPr>
  </w:style>
  <w:style w:type="character" w:customStyle="1" w:styleId="62">
    <w:name w:val="Подпись к картинке (6)"/>
    <w:basedOn w:val="6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a5">
    <w:name w:val="Подпись к таблице_"/>
    <w:basedOn w:val="DefaultParagraphFont"/>
    <w:uiPriority w:val="99"/>
    <w:rsid w:val="009213BA"/>
    <w:rPr>
      <w:rFonts w:ascii="Arial" w:eastAsia="Times New Roman" w:hAnsi="Arial" w:cs="Arial"/>
      <w:b/>
      <w:bCs/>
      <w:sz w:val="21"/>
      <w:szCs w:val="21"/>
      <w:u w:val="none"/>
      <w:effect w:val="none"/>
    </w:rPr>
  </w:style>
  <w:style w:type="character" w:customStyle="1" w:styleId="a6">
    <w:name w:val="Подпись к таблице"/>
    <w:basedOn w:val="a5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20">
    <w:name w:val="Заголовок №2 (2)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</w:rPr>
  </w:style>
  <w:style w:type="character" w:customStyle="1" w:styleId="221">
    <w:name w:val="Заголовок №2 (2)"/>
    <w:basedOn w:val="220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7">
    <w:name w:val="Колонтитул (2)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  <w:lang w:val="ru-RU" w:eastAsia="ru-RU"/>
    </w:rPr>
  </w:style>
  <w:style w:type="character" w:customStyle="1" w:styleId="28">
    <w:name w:val="Колонтитул (2)"/>
    <w:basedOn w:val="27"/>
    <w:uiPriority w:val="99"/>
    <w:rsid w:val="009213BA"/>
    <w:rPr>
      <w:color w:val="000000"/>
      <w:spacing w:val="0"/>
      <w:w w:val="100"/>
      <w:position w:val="0"/>
    </w:rPr>
  </w:style>
  <w:style w:type="character" w:customStyle="1" w:styleId="33">
    <w:name w:val="Колонтитул (3)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</w:rPr>
  </w:style>
  <w:style w:type="character" w:customStyle="1" w:styleId="34">
    <w:name w:val="Колонтитул (3)"/>
    <w:basedOn w:val="3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71">
    <w:name w:val="Подпись к картинке (7)_"/>
    <w:basedOn w:val="DefaultParagraphFont"/>
    <w:uiPriority w:val="99"/>
    <w:rsid w:val="009213BA"/>
    <w:rPr>
      <w:rFonts w:ascii="Arial" w:eastAsia="Times New Roman" w:hAnsi="Arial" w:cs="Arial"/>
      <w:sz w:val="20"/>
      <w:szCs w:val="20"/>
      <w:u w:val="none"/>
      <w:effect w:val="none"/>
    </w:rPr>
  </w:style>
  <w:style w:type="character" w:customStyle="1" w:styleId="72">
    <w:name w:val="Подпись к картинке (7)"/>
    <w:basedOn w:val="7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44">
    <w:name w:val="Колонтитул (4)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  <w:lang w:val="ru-RU" w:eastAsia="ru-RU"/>
    </w:rPr>
  </w:style>
  <w:style w:type="character" w:customStyle="1" w:styleId="45">
    <w:name w:val="Колонтитул (4)"/>
    <w:basedOn w:val="44"/>
    <w:uiPriority w:val="99"/>
    <w:rsid w:val="009213BA"/>
    <w:rPr>
      <w:color w:val="000000"/>
      <w:spacing w:val="0"/>
      <w:w w:val="100"/>
      <w:position w:val="0"/>
    </w:rPr>
  </w:style>
  <w:style w:type="character" w:customStyle="1" w:styleId="a7">
    <w:name w:val="Оглавление"/>
    <w:basedOn w:val="TOC1Char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9">
    <w:name w:val="Оглавление (2)_"/>
    <w:basedOn w:val="DefaultParagraphFont"/>
    <w:uiPriority w:val="99"/>
    <w:rsid w:val="009213BA"/>
    <w:rPr>
      <w:rFonts w:ascii="Arial" w:eastAsia="Times New Roman" w:hAnsi="Arial" w:cs="Arial"/>
      <w:b/>
      <w:bCs/>
      <w:sz w:val="21"/>
      <w:szCs w:val="21"/>
      <w:u w:val="none"/>
      <w:effect w:val="none"/>
      <w:lang w:val="ru-RU" w:eastAsia="ru-RU"/>
    </w:rPr>
  </w:style>
  <w:style w:type="character" w:customStyle="1" w:styleId="2a">
    <w:name w:val="Оглавление (2)"/>
    <w:basedOn w:val="29"/>
    <w:uiPriority w:val="99"/>
    <w:rsid w:val="009213BA"/>
    <w:rPr>
      <w:color w:val="000000"/>
      <w:spacing w:val="0"/>
      <w:w w:val="100"/>
      <w:position w:val="0"/>
    </w:rPr>
  </w:style>
  <w:style w:type="character" w:customStyle="1" w:styleId="73">
    <w:name w:val="Основной текст (7)_"/>
    <w:basedOn w:val="DefaultParagraphFont"/>
    <w:uiPriority w:val="99"/>
    <w:rsid w:val="009213BA"/>
    <w:rPr>
      <w:rFonts w:ascii="Arial" w:eastAsia="Times New Roman" w:hAnsi="Arial" w:cs="Arial"/>
      <w:spacing w:val="0"/>
      <w:sz w:val="21"/>
      <w:szCs w:val="21"/>
      <w:u w:val="none"/>
      <w:effect w:val="none"/>
      <w:lang w:val="ru-RU" w:eastAsia="ru-RU"/>
    </w:rPr>
  </w:style>
  <w:style w:type="character" w:customStyle="1" w:styleId="74">
    <w:name w:val="Основной текст (7)"/>
    <w:basedOn w:val="73"/>
    <w:uiPriority w:val="99"/>
    <w:rsid w:val="009213BA"/>
    <w:rPr>
      <w:color w:val="000000"/>
      <w:w w:val="100"/>
      <w:position w:val="0"/>
    </w:rPr>
  </w:style>
  <w:style w:type="character" w:customStyle="1" w:styleId="213pt">
    <w:name w:val="Основной текст (2) + 13 pt"/>
    <w:aliases w:val="Курсив"/>
    <w:basedOn w:val="16"/>
    <w:uiPriority w:val="99"/>
    <w:rsid w:val="009213BA"/>
    <w:rPr>
      <w:rFonts w:ascii="Calibri" w:hAnsi="Calibri" w:cs="Calibri"/>
      <w:i/>
      <w:iCs/>
      <w:color w:val="000000"/>
      <w:spacing w:val="0"/>
      <w:w w:val="100"/>
      <w:position w:val="0"/>
      <w:sz w:val="16"/>
      <w:szCs w:val="16"/>
    </w:rPr>
  </w:style>
  <w:style w:type="character" w:customStyle="1" w:styleId="16">
    <w:name w:val="Основной текст (16)_"/>
    <w:basedOn w:val="DefaultParagraphFont"/>
    <w:uiPriority w:val="99"/>
    <w:rsid w:val="009213BA"/>
    <w:rPr>
      <w:rFonts w:ascii="Arial" w:eastAsia="Times New Roman" w:hAnsi="Arial" w:cs="Arial"/>
      <w:sz w:val="15"/>
      <w:szCs w:val="15"/>
      <w:u w:val="none"/>
      <w:effect w:val="none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9213BA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8">
    <w:name w:val="Основной текст (8)_"/>
    <w:basedOn w:val="DefaultParagraphFont"/>
    <w:uiPriority w:val="99"/>
    <w:rsid w:val="009213BA"/>
    <w:rPr>
      <w:rFonts w:ascii="Arial" w:eastAsia="Times New Roman" w:hAnsi="Arial" w:cs="Arial"/>
      <w:spacing w:val="0"/>
      <w:sz w:val="19"/>
      <w:szCs w:val="19"/>
      <w:u w:val="none"/>
      <w:effect w:val="none"/>
    </w:rPr>
  </w:style>
  <w:style w:type="character" w:customStyle="1" w:styleId="80">
    <w:name w:val="Основной текст (8)"/>
    <w:basedOn w:val="8"/>
    <w:uiPriority w:val="99"/>
    <w:rsid w:val="009213BA"/>
    <w:rPr>
      <w:color w:val="000000"/>
      <w:w w:val="100"/>
      <w:position w:val="0"/>
    </w:rPr>
  </w:style>
  <w:style w:type="character" w:customStyle="1" w:styleId="81">
    <w:name w:val="Подпись к картинке (8)_"/>
    <w:basedOn w:val="DefaultParagraphFont"/>
    <w:uiPriority w:val="99"/>
    <w:rsid w:val="009213BA"/>
    <w:rPr>
      <w:rFonts w:ascii="Arial" w:eastAsia="Times New Roman" w:hAnsi="Arial" w:cs="Arial"/>
      <w:b/>
      <w:bCs/>
      <w:sz w:val="38"/>
      <w:szCs w:val="38"/>
      <w:u w:val="none"/>
      <w:effect w:val="none"/>
    </w:rPr>
  </w:style>
  <w:style w:type="character" w:customStyle="1" w:styleId="82">
    <w:name w:val="Подпись к картинке (8)"/>
    <w:basedOn w:val="8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53">
    <w:name w:val="Колонтитул (5)_"/>
    <w:basedOn w:val="DefaultParagraphFont"/>
    <w:uiPriority w:val="99"/>
    <w:rsid w:val="009213BA"/>
    <w:rPr>
      <w:rFonts w:ascii="Century Schoolbook" w:eastAsia="Times New Roman" w:hAnsi="Century Schoolbook" w:cs="Century Schoolbook"/>
      <w:sz w:val="22"/>
      <w:szCs w:val="22"/>
      <w:u w:val="none"/>
      <w:effect w:val="none"/>
    </w:rPr>
  </w:style>
  <w:style w:type="character" w:customStyle="1" w:styleId="54">
    <w:name w:val="Колонтитул (5)"/>
    <w:basedOn w:val="5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9">
    <w:name w:val="Основной текст (9)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</w:rPr>
  </w:style>
  <w:style w:type="character" w:customStyle="1" w:styleId="90">
    <w:name w:val="Основной текст (9)"/>
    <w:basedOn w:val="9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00">
    <w:name w:val="Основной текст (10)_"/>
    <w:basedOn w:val="DefaultParagraphFont"/>
    <w:uiPriority w:val="99"/>
    <w:rsid w:val="009213BA"/>
    <w:rPr>
      <w:rFonts w:ascii="Arial" w:eastAsia="Times New Roman" w:hAnsi="Arial" w:cs="Arial"/>
      <w:i/>
      <w:iCs/>
      <w:sz w:val="21"/>
      <w:szCs w:val="21"/>
      <w:u w:val="none"/>
      <w:effect w:val="none"/>
    </w:rPr>
  </w:style>
  <w:style w:type="character" w:customStyle="1" w:styleId="101">
    <w:name w:val="Основной текст (10)"/>
    <w:basedOn w:val="100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1">
    <w:name w:val="Основной текст (11)_"/>
    <w:basedOn w:val="DefaultParagraphFont"/>
    <w:uiPriority w:val="99"/>
    <w:rsid w:val="009213BA"/>
    <w:rPr>
      <w:rFonts w:ascii="Arial" w:eastAsia="Times New Roman" w:hAnsi="Arial" w:cs="Arial"/>
      <w:b/>
      <w:bCs/>
      <w:sz w:val="19"/>
      <w:szCs w:val="19"/>
      <w:u w:val="none"/>
      <w:effect w:val="none"/>
      <w:lang w:val="ru-RU" w:eastAsia="ru-RU"/>
    </w:rPr>
  </w:style>
  <w:style w:type="character" w:customStyle="1" w:styleId="110">
    <w:name w:val="Основной текст (11)"/>
    <w:basedOn w:val="11"/>
    <w:uiPriority w:val="99"/>
    <w:rsid w:val="009213BA"/>
    <w:rPr>
      <w:color w:val="000000"/>
      <w:spacing w:val="0"/>
      <w:w w:val="100"/>
      <w:position w:val="0"/>
    </w:rPr>
  </w:style>
  <w:style w:type="character" w:customStyle="1" w:styleId="63">
    <w:name w:val="Колонтитул (6)_"/>
    <w:basedOn w:val="DefaultParagraphFont"/>
    <w:uiPriority w:val="99"/>
    <w:rsid w:val="009213BA"/>
    <w:rPr>
      <w:rFonts w:ascii="Arial" w:eastAsia="Times New Roman" w:hAnsi="Arial" w:cs="Arial"/>
      <w:b/>
      <w:bCs/>
      <w:sz w:val="20"/>
      <w:szCs w:val="20"/>
      <w:u w:val="none"/>
      <w:effect w:val="none"/>
    </w:rPr>
  </w:style>
  <w:style w:type="character" w:customStyle="1" w:styleId="64">
    <w:name w:val="Колонтитул (6)"/>
    <w:basedOn w:val="6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20pt">
    <w:name w:val="Основной текст (2) + Интервал 0 pt"/>
    <w:basedOn w:val="2"/>
    <w:uiPriority w:val="99"/>
    <w:rsid w:val="009213BA"/>
    <w:rPr>
      <w:color w:val="000000"/>
      <w:spacing w:val="-10"/>
      <w:w w:val="100"/>
      <w:position w:val="0"/>
      <w:lang w:val="en-US" w:eastAsia="en-US"/>
    </w:rPr>
  </w:style>
  <w:style w:type="character" w:customStyle="1" w:styleId="26pt">
    <w:name w:val="Основной текст (2) + 6 pt"/>
    <w:basedOn w:val="2"/>
    <w:uiPriority w:val="99"/>
    <w:rsid w:val="009213BA"/>
    <w:rPr>
      <w:color w:val="000000"/>
      <w:spacing w:val="0"/>
      <w:w w:val="100"/>
      <w:position w:val="0"/>
      <w:sz w:val="12"/>
      <w:szCs w:val="12"/>
    </w:rPr>
  </w:style>
  <w:style w:type="character" w:customStyle="1" w:styleId="211pt0">
    <w:name w:val="Заголовок №2 + 11 pt"/>
    <w:basedOn w:val="21"/>
    <w:uiPriority w:val="99"/>
    <w:rsid w:val="009213BA"/>
    <w:rPr>
      <w:color w:val="000000"/>
      <w:spacing w:val="0"/>
      <w:w w:val="100"/>
      <w:position w:val="0"/>
      <w:sz w:val="22"/>
      <w:szCs w:val="22"/>
    </w:rPr>
  </w:style>
  <w:style w:type="character" w:customStyle="1" w:styleId="230">
    <w:name w:val="Заголовок №2 (3)_"/>
    <w:basedOn w:val="DefaultParagraphFont"/>
    <w:uiPriority w:val="99"/>
    <w:rsid w:val="009213BA"/>
    <w:rPr>
      <w:rFonts w:ascii="Arial" w:eastAsia="Times New Roman" w:hAnsi="Arial" w:cs="Arial"/>
      <w:b/>
      <w:bCs/>
      <w:sz w:val="20"/>
      <w:szCs w:val="20"/>
      <w:u w:val="none"/>
      <w:effect w:val="none"/>
      <w:lang w:val="ru-RU" w:eastAsia="ru-RU"/>
    </w:rPr>
  </w:style>
  <w:style w:type="character" w:customStyle="1" w:styleId="231">
    <w:name w:val="Заголовок №2 (3)"/>
    <w:basedOn w:val="230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2">
    <w:name w:val="Основной текст (12)_"/>
    <w:basedOn w:val="DefaultParagraphFont"/>
    <w:uiPriority w:val="99"/>
    <w:rsid w:val="009213BA"/>
    <w:rPr>
      <w:rFonts w:ascii="Arial" w:eastAsia="Times New Roman" w:hAnsi="Arial" w:cs="Arial"/>
      <w:b/>
      <w:bCs/>
      <w:sz w:val="20"/>
      <w:szCs w:val="20"/>
      <w:u w:val="none"/>
      <w:effect w:val="none"/>
      <w:lang w:val="ru-RU" w:eastAsia="ru-RU"/>
    </w:rPr>
  </w:style>
  <w:style w:type="character" w:customStyle="1" w:styleId="120">
    <w:name w:val="Основной текст (12)"/>
    <w:basedOn w:val="12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3">
    <w:name w:val="Основной текст (13)_"/>
    <w:basedOn w:val="DefaultParagraphFont"/>
    <w:uiPriority w:val="99"/>
    <w:rsid w:val="009213BA"/>
    <w:rPr>
      <w:rFonts w:ascii="Arial" w:eastAsia="Times New Roman" w:hAnsi="Arial" w:cs="Arial"/>
      <w:sz w:val="18"/>
      <w:szCs w:val="18"/>
      <w:u w:val="none"/>
      <w:effect w:val="none"/>
      <w:lang w:val="ru-RU" w:eastAsia="ru-RU"/>
    </w:rPr>
  </w:style>
  <w:style w:type="character" w:customStyle="1" w:styleId="130">
    <w:name w:val="Основной текст (13)"/>
    <w:basedOn w:val="13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4">
    <w:name w:val="Основной текст (14)_"/>
    <w:basedOn w:val="DefaultParagraphFont"/>
    <w:uiPriority w:val="99"/>
    <w:rsid w:val="009213BA"/>
    <w:rPr>
      <w:rFonts w:ascii="Arial" w:eastAsia="Times New Roman" w:hAnsi="Arial" w:cs="Arial"/>
      <w:b/>
      <w:bCs/>
      <w:sz w:val="22"/>
      <w:szCs w:val="22"/>
      <w:u w:val="none"/>
      <w:effect w:val="none"/>
    </w:rPr>
  </w:style>
  <w:style w:type="character" w:customStyle="1" w:styleId="140">
    <w:name w:val="Основной текст (14)"/>
    <w:basedOn w:val="14"/>
    <w:uiPriority w:val="99"/>
    <w:rsid w:val="009213BA"/>
    <w:rPr>
      <w:color w:val="000000"/>
      <w:spacing w:val="0"/>
      <w:w w:val="100"/>
      <w:position w:val="0"/>
    </w:rPr>
  </w:style>
  <w:style w:type="character" w:customStyle="1" w:styleId="75">
    <w:name w:val="Колонтитул (7) + Малые прописные"/>
    <w:basedOn w:val="7"/>
    <w:uiPriority w:val="99"/>
    <w:rsid w:val="009213BA"/>
    <w:rPr>
      <w:smallCaps/>
      <w:color w:val="000000"/>
      <w:spacing w:val="0"/>
      <w:w w:val="100"/>
      <w:position w:val="0"/>
    </w:rPr>
  </w:style>
  <w:style w:type="character" w:customStyle="1" w:styleId="15">
    <w:name w:val="Основной текст (15)_"/>
    <w:basedOn w:val="DefaultParagraphFont"/>
    <w:uiPriority w:val="99"/>
    <w:rsid w:val="009213BA"/>
    <w:rPr>
      <w:rFonts w:ascii="Arial" w:eastAsia="Times New Roman" w:hAnsi="Arial" w:cs="Arial"/>
      <w:sz w:val="15"/>
      <w:szCs w:val="15"/>
      <w:u w:val="none"/>
      <w:effect w:val="none"/>
      <w:lang w:val="ru-RU" w:eastAsia="ru-RU"/>
    </w:rPr>
  </w:style>
  <w:style w:type="character" w:customStyle="1" w:styleId="150">
    <w:name w:val="Основной текст (15)"/>
    <w:basedOn w:val="15"/>
    <w:uiPriority w:val="99"/>
    <w:rsid w:val="009213BA"/>
    <w:rPr>
      <w:color w:val="000000"/>
      <w:spacing w:val="0"/>
      <w:w w:val="100"/>
      <w:position w:val="0"/>
    </w:rPr>
  </w:style>
  <w:style w:type="character" w:customStyle="1" w:styleId="160">
    <w:name w:val="Основной текст (16)"/>
    <w:basedOn w:val="16"/>
    <w:uiPriority w:val="99"/>
    <w:rsid w:val="009213BA"/>
    <w:rPr>
      <w:color w:val="000000"/>
      <w:spacing w:val="0"/>
      <w:w w:val="100"/>
      <w:position w:val="0"/>
    </w:rPr>
  </w:style>
  <w:style w:type="paragraph" w:styleId="ListParagraph">
    <w:name w:val="List Paragraph"/>
    <w:basedOn w:val="Normal"/>
    <w:uiPriority w:val="99"/>
    <w:qFormat/>
    <w:rsid w:val="00EC4D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8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6</Pages>
  <Words>1262</Words>
  <Characters>7194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</dc:creator>
  <cp:keywords/>
  <dc:description/>
  <cp:lastModifiedBy>User</cp:lastModifiedBy>
  <cp:revision>44</cp:revision>
  <dcterms:created xsi:type="dcterms:W3CDTF">2024-03-29T03:40:00Z</dcterms:created>
  <dcterms:modified xsi:type="dcterms:W3CDTF">2024-04-01T06:46:00Z</dcterms:modified>
</cp:coreProperties>
</file>